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4643"/>
        <w:gridCol w:w="4643"/>
      </w:tblGrid>
      <w:tr w:rsidR="007954BF" w:rsidRPr="00EE19A7" w:rsidTr="00EE19A7">
        <w:trPr>
          <w:trHeight w:val="174"/>
        </w:trPr>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rPr>
            </w:pPr>
            <w:r w:rsidRPr="00EE19A7">
              <w:rPr>
                <w:rFonts w:ascii="Times New Roman" w:hAnsi="Times New Roman"/>
                <w:sz w:val="20"/>
                <w:szCs w:val="20"/>
              </w:rPr>
              <w:t xml:space="preserve">УДК 631.311: 001.894.2                          </w:t>
            </w:r>
          </w:p>
        </w:tc>
        <w:tc>
          <w:tcPr>
            <w:tcW w:w="4643" w:type="dxa"/>
          </w:tcPr>
          <w:p w:rsidR="007954BF" w:rsidRPr="00EE19A7" w:rsidRDefault="007954BF" w:rsidP="00EE19A7">
            <w:pPr>
              <w:spacing w:after="0" w:line="240" w:lineRule="auto"/>
              <w:rPr>
                <w:rFonts w:ascii="Times New Roman" w:hAnsi="Times New Roman"/>
                <w:sz w:val="28"/>
                <w:szCs w:val="28"/>
              </w:rPr>
            </w:pPr>
            <w:r w:rsidRPr="00EE19A7">
              <w:rPr>
                <w:rFonts w:ascii="Times New Roman" w:hAnsi="Times New Roman"/>
                <w:sz w:val="20"/>
                <w:szCs w:val="20"/>
                <w:lang w:val="en-US"/>
              </w:rPr>
              <w:t>UDC</w:t>
            </w:r>
            <w:r w:rsidRPr="00EE19A7">
              <w:rPr>
                <w:rFonts w:ascii="Times New Roman" w:hAnsi="Times New Roman"/>
                <w:sz w:val="20"/>
                <w:szCs w:val="20"/>
              </w:rPr>
              <w:t xml:space="preserve"> 631.311: 001.894.2</w:t>
            </w:r>
          </w:p>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lang w:val="en-US"/>
              </w:rPr>
            </w:pPr>
          </w:p>
        </w:tc>
      </w:tr>
      <w:tr w:rsidR="007954BF" w:rsidRPr="00314DB0" w:rsidTr="00EE19A7">
        <w:trPr>
          <w:trHeight w:val="985"/>
        </w:trPr>
        <w:tc>
          <w:tcPr>
            <w:tcW w:w="4643" w:type="dxa"/>
          </w:tcPr>
          <w:p w:rsidR="007954BF" w:rsidRDefault="007954BF" w:rsidP="00EE19A7">
            <w:pPr>
              <w:widowControl w:val="0"/>
              <w:autoSpaceDE w:val="0"/>
              <w:autoSpaceDN w:val="0"/>
              <w:adjustRightInd w:val="0"/>
              <w:spacing w:after="0" w:line="240" w:lineRule="auto"/>
              <w:rPr>
                <w:rFonts w:ascii="Times New Roman" w:hAnsi="Times New Roman"/>
                <w:b/>
                <w:sz w:val="20"/>
                <w:szCs w:val="20"/>
              </w:rPr>
            </w:pPr>
            <w:r w:rsidRPr="00EE19A7">
              <w:rPr>
                <w:rFonts w:ascii="Times New Roman" w:hAnsi="Times New Roman"/>
                <w:b/>
                <w:sz w:val="20"/>
                <w:szCs w:val="20"/>
              </w:rPr>
              <w:t>НОВАЯ ПОЛЕВАЯ УСТАНОВКА ДЛЯ ИНЖЕНЕРНОЙ ОЦЕНКИ ПОЧВООБРАБАТЫВАЮЩИХ РАБОЧИХ ОРГАНОВ</w:t>
            </w:r>
          </w:p>
          <w:p w:rsidR="007954BF" w:rsidRPr="00EE19A7" w:rsidRDefault="007954BF" w:rsidP="00EE19A7">
            <w:pPr>
              <w:widowControl w:val="0"/>
              <w:autoSpaceDE w:val="0"/>
              <w:autoSpaceDN w:val="0"/>
              <w:adjustRightInd w:val="0"/>
              <w:spacing w:after="0" w:line="240" w:lineRule="auto"/>
              <w:rPr>
                <w:rFonts w:ascii="Times New Roman" w:hAnsi="Times New Roman"/>
                <w:b/>
                <w:sz w:val="20"/>
                <w:szCs w:val="20"/>
              </w:rPr>
            </w:pPr>
          </w:p>
        </w:tc>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b/>
                <w:sz w:val="28"/>
                <w:szCs w:val="28"/>
                <w:lang w:val="en-US"/>
              </w:rPr>
            </w:pPr>
            <w:r w:rsidRPr="00EE19A7">
              <w:rPr>
                <w:rFonts w:ascii="Times New Roman" w:hAnsi="Times New Roman"/>
                <w:b/>
                <w:sz w:val="20"/>
                <w:szCs w:val="20"/>
                <w:lang w:val="en-US"/>
              </w:rPr>
              <w:t xml:space="preserve">THE NEW FIELD </w:t>
            </w:r>
            <w:r>
              <w:rPr>
                <w:rFonts w:ascii="Times New Roman" w:hAnsi="Times New Roman"/>
                <w:b/>
                <w:sz w:val="20"/>
                <w:szCs w:val="20"/>
                <w:lang w:val="en-US"/>
              </w:rPr>
              <w:t>CONSTRUCTION</w:t>
            </w:r>
            <w:r w:rsidRPr="00EE19A7">
              <w:rPr>
                <w:rFonts w:ascii="Times New Roman" w:hAnsi="Times New Roman"/>
                <w:b/>
                <w:sz w:val="20"/>
                <w:szCs w:val="20"/>
                <w:lang w:val="en-US"/>
              </w:rPr>
              <w:t xml:space="preserve"> FOR ENGINEERING ASSESSMENT OF SOIL-CULTIVATING WORKING BODIES</w:t>
            </w:r>
          </w:p>
        </w:tc>
      </w:tr>
      <w:tr w:rsidR="007954BF" w:rsidRPr="00314DB0" w:rsidTr="00EE19A7">
        <w:tc>
          <w:tcPr>
            <w:tcW w:w="4643" w:type="dxa"/>
          </w:tcPr>
          <w:p w:rsidR="007954BF" w:rsidRPr="00314DB0" w:rsidRDefault="007954BF" w:rsidP="00EE19A7">
            <w:pPr>
              <w:widowControl w:val="0"/>
              <w:autoSpaceDE w:val="0"/>
              <w:autoSpaceDN w:val="0"/>
              <w:adjustRightInd w:val="0"/>
              <w:spacing w:after="0" w:line="240" w:lineRule="auto"/>
              <w:rPr>
                <w:rFonts w:ascii="Times New Roman" w:hAnsi="Times New Roman"/>
                <w:sz w:val="20"/>
                <w:szCs w:val="20"/>
              </w:rPr>
            </w:pPr>
            <w:r w:rsidRPr="00EE19A7">
              <w:rPr>
                <w:rFonts w:ascii="Times New Roman" w:hAnsi="Times New Roman"/>
                <w:sz w:val="20"/>
                <w:szCs w:val="20"/>
              </w:rPr>
              <w:t>Дробот Виктор Александрович</w:t>
            </w:r>
          </w:p>
          <w:p w:rsidR="007954BF" w:rsidRPr="00314DB0" w:rsidRDefault="007954BF" w:rsidP="00EE19A7">
            <w:pPr>
              <w:widowControl w:val="0"/>
              <w:autoSpaceDE w:val="0"/>
              <w:autoSpaceDN w:val="0"/>
              <w:adjustRightInd w:val="0"/>
              <w:spacing w:after="0" w:line="240" w:lineRule="auto"/>
              <w:rPr>
                <w:rFonts w:ascii="Times New Roman" w:hAnsi="Times New Roman"/>
                <w:sz w:val="20"/>
                <w:szCs w:val="20"/>
              </w:rPr>
            </w:pPr>
          </w:p>
          <w:p w:rsidR="007954BF" w:rsidRDefault="007954BF" w:rsidP="00EE19A7">
            <w:pPr>
              <w:widowControl w:val="0"/>
              <w:autoSpaceDE w:val="0"/>
              <w:autoSpaceDN w:val="0"/>
              <w:adjustRightInd w:val="0"/>
              <w:spacing w:after="0" w:line="240" w:lineRule="auto"/>
              <w:rPr>
                <w:rFonts w:ascii="Times New Roman" w:hAnsi="Times New Roman"/>
                <w:sz w:val="20"/>
                <w:szCs w:val="20"/>
                <w:lang w:val="en-US"/>
              </w:rPr>
            </w:pPr>
            <w:r w:rsidRPr="00EE19A7">
              <w:rPr>
                <w:rFonts w:ascii="Times New Roman" w:hAnsi="Times New Roman"/>
                <w:sz w:val="20"/>
                <w:szCs w:val="20"/>
              </w:rPr>
              <w:t>Тарасенко Борис Фёдорович</w:t>
            </w:r>
          </w:p>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rPr>
            </w:pPr>
            <w:r w:rsidRPr="00EE19A7">
              <w:rPr>
                <w:rFonts w:ascii="Times New Roman" w:hAnsi="Times New Roman"/>
                <w:sz w:val="20"/>
                <w:szCs w:val="20"/>
              </w:rPr>
              <w:t>к.т.н., доцент</w:t>
            </w:r>
          </w:p>
        </w:tc>
        <w:tc>
          <w:tcPr>
            <w:tcW w:w="4643" w:type="dxa"/>
          </w:tcPr>
          <w:p w:rsidR="007954BF" w:rsidRDefault="007954BF" w:rsidP="00EE19A7">
            <w:pPr>
              <w:widowControl w:val="0"/>
              <w:autoSpaceDE w:val="0"/>
              <w:autoSpaceDN w:val="0"/>
              <w:adjustRightInd w:val="0"/>
              <w:spacing w:after="0" w:line="240" w:lineRule="auto"/>
              <w:rPr>
                <w:rFonts w:ascii="Times New Roman" w:hAnsi="Times New Roman"/>
                <w:sz w:val="20"/>
                <w:szCs w:val="20"/>
                <w:lang w:val="en-US"/>
              </w:rPr>
            </w:pPr>
            <w:r w:rsidRPr="00EE19A7">
              <w:rPr>
                <w:rFonts w:ascii="Times New Roman" w:hAnsi="Times New Roman"/>
                <w:sz w:val="20"/>
                <w:szCs w:val="20"/>
                <w:lang w:val="en-US"/>
              </w:rPr>
              <w:t>Drobot Viktor Aleksandrovich</w:t>
            </w:r>
          </w:p>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lang w:val="en-US"/>
              </w:rPr>
            </w:pPr>
          </w:p>
          <w:p w:rsidR="007954BF" w:rsidRDefault="007954BF" w:rsidP="00EE19A7">
            <w:pPr>
              <w:widowControl w:val="0"/>
              <w:autoSpaceDE w:val="0"/>
              <w:autoSpaceDN w:val="0"/>
              <w:adjustRightInd w:val="0"/>
              <w:spacing w:after="0" w:line="240" w:lineRule="auto"/>
              <w:rPr>
                <w:rFonts w:ascii="Times New Roman" w:hAnsi="Times New Roman"/>
                <w:sz w:val="20"/>
                <w:szCs w:val="20"/>
                <w:lang w:val="en-US"/>
              </w:rPr>
            </w:pPr>
            <w:r w:rsidRPr="00EE19A7">
              <w:rPr>
                <w:rFonts w:ascii="Times New Roman" w:hAnsi="Times New Roman"/>
                <w:sz w:val="20"/>
                <w:szCs w:val="20"/>
                <w:lang w:val="en-US"/>
              </w:rPr>
              <w:t>Tarasenko Boris Fedorovich</w:t>
            </w:r>
          </w:p>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lang w:val="en-US"/>
              </w:rPr>
            </w:pPr>
            <w:r w:rsidRPr="00EE19A7">
              <w:rPr>
                <w:rFonts w:ascii="Times New Roman" w:hAnsi="Times New Roman"/>
                <w:sz w:val="20"/>
                <w:szCs w:val="20"/>
                <w:lang w:val="en-US"/>
              </w:rPr>
              <w:t>Cand</w:t>
            </w:r>
            <w:r>
              <w:rPr>
                <w:rFonts w:ascii="Times New Roman" w:hAnsi="Times New Roman"/>
                <w:sz w:val="20"/>
                <w:szCs w:val="20"/>
                <w:lang w:val="en-US"/>
              </w:rPr>
              <w:t>.</w:t>
            </w:r>
            <w:r w:rsidRPr="00EE19A7">
              <w:rPr>
                <w:rFonts w:ascii="Times New Roman" w:hAnsi="Times New Roman"/>
                <w:sz w:val="20"/>
                <w:szCs w:val="20"/>
                <w:lang w:val="en-US"/>
              </w:rPr>
              <w:t>Tech</w:t>
            </w:r>
            <w:r>
              <w:rPr>
                <w:rFonts w:ascii="Times New Roman" w:hAnsi="Times New Roman"/>
                <w:sz w:val="20"/>
                <w:szCs w:val="20"/>
                <w:lang w:val="en-US"/>
              </w:rPr>
              <w:t>.</w:t>
            </w:r>
            <w:r w:rsidRPr="00EE19A7">
              <w:rPr>
                <w:rFonts w:ascii="Times New Roman" w:hAnsi="Times New Roman"/>
                <w:sz w:val="20"/>
                <w:szCs w:val="20"/>
                <w:lang w:val="en-US"/>
              </w:rPr>
              <w:t>Sci.</w:t>
            </w:r>
            <w:r>
              <w:rPr>
                <w:rFonts w:ascii="Times New Roman" w:hAnsi="Times New Roman"/>
                <w:sz w:val="20"/>
                <w:szCs w:val="20"/>
                <w:lang w:val="en-US"/>
              </w:rPr>
              <w:t>, associate professor</w:t>
            </w:r>
          </w:p>
        </w:tc>
      </w:tr>
      <w:tr w:rsidR="007954BF" w:rsidRPr="00314DB0" w:rsidTr="00EE19A7">
        <w:tc>
          <w:tcPr>
            <w:tcW w:w="4643" w:type="dxa"/>
          </w:tcPr>
          <w:p w:rsidR="007954BF" w:rsidRPr="00314DB0" w:rsidRDefault="007954BF" w:rsidP="00EE19A7">
            <w:pPr>
              <w:widowControl w:val="0"/>
              <w:autoSpaceDE w:val="0"/>
              <w:autoSpaceDN w:val="0"/>
              <w:adjustRightInd w:val="0"/>
              <w:spacing w:after="0" w:line="240" w:lineRule="auto"/>
              <w:rPr>
                <w:rFonts w:ascii="Times New Roman" w:hAnsi="Times New Roman"/>
                <w:i/>
                <w:sz w:val="20"/>
                <w:szCs w:val="20"/>
                <w:lang w:val="en-US"/>
              </w:rPr>
            </w:pPr>
            <w:r w:rsidRPr="00EE19A7">
              <w:rPr>
                <w:rFonts w:ascii="Times New Roman" w:hAnsi="Times New Roman"/>
                <w:i/>
                <w:sz w:val="20"/>
                <w:szCs w:val="20"/>
              </w:rPr>
              <w:t>Кубанский</w:t>
            </w:r>
            <w:r w:rsidRPr="00314DB0">
              <w:rPr>
                <w:rFonts w:ascii="Times New Roman" w:hAnsi="Times New Roman"/>
                <w:i/>
                <w:sz w:val="20"/>
                <w:szCs w:val="20"/>
                <w:lang w:val="en-US"/>
              </w:rPr>
              <w:t xml:space="preserve"> </w:t>
            </w:r>
            <w:r w:rsidRPr="00EE19A7">
              <w:rPr>
                <w:rFonts w:ascii="Times New Roman" w:hAnsi="Times New Roman"/>
                <w:i/>
                <w:sz w:val="20"/>
                <w:szCs w:val="20"/>
              </w:rPr>
              <w:t>государственный</w:t>
            </w:r>
            <w:r w:rsidRPr="00314DB0">
              <w:rPr>
                <w:rFonts w:ascii="Times New Roman" w:hAnsi="Times New Roman"/>
                <w:i/>
                <w:sz w:val="20"/>
                <w:szCs w:val="20"/>
                <w:lang w:val="en-US"/>
              </w:rPr>
              <w:t xml:space="preserve"> </w:t>
            </w:r>
            <w:r w:rsidRPr="00EE19A7">
              <w:rPr>
                <w:rFonts w:ascii="Times New Roman" w:hAnsi="Times New Roman"/>
                <w:i/>
                <w:sz w:val="20"/>
                <w:szCs w:val="20"/>
              </w:rPr>
              <w:t>аграрный</w:t>
            </w:r>
            <w:r w:rsidRPr="00314DB0">
              <w:rPr>
                <w:rFonts w:ascii="Times New Roman" w:hAnsi="Times New Roman"/>
                <w:i/>
                <w:sz w:val="20"/>
                <w:szCs w:val="20"/>
                <w:lang w:val="en-US"/>
              </w:rPr>
              <w:t xml:space="preserve"> </w:t>
            </w:r>
            <w:r w:rsidRPr="00EE19A7">
              <w:rPr>
                <w:rFonts w:ascii="Times New Roman" w:hAnsi="Times New Roman"/>
                <w:i/>
                <w:sz w:val="20"/>
                <w:szCs w:val="20"/>
              </w:rPr>
              <w:t>университет</w:t>
            </w:r>
            <w:r w:rsidRPr="00314DB0">
              <w:rPr>
                <w:rFonts w:ascii="Times New Roman" w:hAnsi="Times New Roman"/>
                <w:i/>
                <w:sz w:val="20"/>
                <w:szCs w:val="20"/>
                <w:lang w:val="en-US"/>
              </w:rPr>
              <w:t xml:space="preserve">, </w:t>
            </w:r>
            <w:r w:rsidRPr="00EE19A7">
              <w:rPr>
                <w:rFonts w:ascii="Times New Roman" w:hAnsi="Times New Roman"/>
                <w:i/>
                <w:sz w:val="20"/>
                <w:szCs w:val="20"/>
              </w:rPr>
              <w:t>Краснодар</w:t>
            </w:r>
            <w:r w:rsidRPr="00314DB0">
              <w:rPr>
                <w:rFonts w:ascii="Times New Roman" w:hAnsi="Times New Roman"/>
                <w:i/>
                <w:sz w:val="20"/>
                <w:szCs w:val="20"/>
                <w:lang w:val="en-US"/>
              </w:rPr>
              <w:t xml:space="preserve">, </w:t>
            </w:r>
            <w:r w:rsidRPr="00EE19A7">
              <w:rPr>
                <w:rFonts w:ascii="Times New Roman" w:hAnsi="Times New Roman"/>
                <w:i/>
                <w:sz w:val="20"/>
                <w:szCs w:val="20"/>
              </w:rPr>
              <w:t>Россия</w:t>
            </w:r>
          </w:p>
          <w:p w:rsidR="007954BF" w:rsidRPr="00314DB0" w:rsidRDefault="007954BF" w:rsidP="00EE19A7">
            <w:pPr>
              <w:widowControl w:val="0"/>
              <w:autoSpaceDE w:val="0"/>
              <w:autoSpaceDN w:val="0"/>
              <w:adjustRightInd w:val="0"/>
              <w:spacing w:after="0" w:line="240" w:lineRule="auto"/>
              <w:rPr>
                <w:rFonts w:ascii="Times New Roman" w:hAnsi="Times New Roman"/>
                <w:i/>
                <w:sz w:val="20"/>
                <w:szCs w:val="20"/>
                <w:lang w:val="en-US"/>
              </w:rPr>
            </w:pPr>
          </w:p>
        </w:tc>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i/>
                <w:sz w:val="20"/>
                <w:szCs w:val="20"/>
                <w:lang w:val="en-US"/>
              </w:rPr>
            </w:pPr>
            <w:smartTag w:uri="urn:schemas-microsoft-com:office:smarttags" w:element="PlaceName">
              <w:r w:rsidRPr="00EE19A7">
                <w:rPr>
                  <w:rFonts w:ascii="Times New Roman" w:hAnsi="Times New Roman"/>
                  <w:i/>
                  <w:sz w:val="20"/>
                  <w:szCs w:val="20"/>
                  <w:lang w:val="en-US"/>
                </w:rPr>
                <w:t>Kuban</w:t>
              </w:r>
            </w:smartTag>
            <w:r w:rsidRPr="00EE19A7">
              <w:rPr>
                <w:rFonts w:ascii="Times New Roman" w:hAnsi="Times New Roman"/>
                <w:i/>
                <w:sz w:val="20"/>
                <w:szCs w:val="20"/>
                <w:lang w:val="en-US"/>
              </w:rPr>
              <w:t xml:space="preserve"> </w:t>
            </w:r>
            <w:smartTag w:uri="urn:schemas-microsoft-com:office:smarttags" w:element="PlaceType">
              <w:r w:rsidRPr="00EE19A7">
                <w:rPr>
                  <w:rFonts w:ascii="Times New Roman" w:hAnsi="Times New Roman"/>
                  <w:i/>
                  <w:sz w:val="20"/>
                  <w:szCs w:val="20"/>
                  <w:lang w:val="en-US"/>
                </w:rPr>
                <w:t>State</w:t>
              </w:r>
            </w:smartTag>
            <w:r w:rsidRPr="00EE19A7">
              <w:rPr>
                <w:rFonts w:ascii="Times New Roman" w:hAnsi="Times New Roman"/>
                <w:i/>
                <w:sz w:val="20"/>
                <w:szCs w:val="20"/>
                <w:lang w:val="en-US"/>
              </w:rPr>
              <w:t xml:space="preserve"> </w:t>
            </w:r>
            <w:smartTag w:uri="urn:schemas-microsoft-com:office:smarttags" w:element="PlaceName">
              <w:r w:rsidRPr="00EE19A7">
                <w:rPr>
                  <w:rFonts w:ascii="Times New Roman" w:hAnsi="Times New Roman"/>
                  <w:i/>
                  <w:sz w:val="20"/>
                  <w:szCs w:val="20"/>
                  <w:lang w:val="en-US"/>
                </w:rPr>
                <w:t>Agrarian</w:t>
              </w:r>
            </w:smartTag>
            <w:r w:rsidRPr="00EE19A7">
              <w:rPr>
                <w:rFonts w:ascii="Times New Roman" w:hAnsi="Times New Roman"/>
                <w:i/>
                <w:sz w:val="20"/>
                <w:szCs w:val="20"/>
                <w:lang w:val="en-US"/>
              </w:rPr>
              <w:t xml:space="preserve"> </w:t>
            </w:r>
            <w:smartTag w:uri="urn:schemas-microsoft-com:office:smarttags" w:element="PlaceType">
              <w:r w:rsidRPr="00EE19A7">
                <w:rPr>
                  <w:rFonts w:ascii="Times New Roman" w:hAnsi="Times New Roman"/>
                  <w:i/>
                  <w:sz w:val="20"/>
                  <w:szCs w:val="20"/>
                  <w:lang w:val="en-US"/>
                </w:rPr>
                <w:t>University</w:t>
              </w:r>
            </w:smartTag>
            <w:r w:rsidRPr="00EE19A7">
              <w:rPr>
                <w:rFonts w:ascii="Times New Roman" w:hAnsi="Times New Roman"/>
                <w:i/>
                <w:sz w:val="20"/>
                <w:szCs w:val="20"/>
                <w:lang w:val="en-US"/>
              </w:rPr>
              <w:t xml:space="preserve">, </w:t>
            </w:r>
            <w:smartTag w:uri="urn:schemas-microsoft-com:office:smarttags" w:element="City">
              <w:smartTag w:uri="urn:schemas-microsoft-com:office:smarttags" w:element="place">
                <w:r w:rsidRPr="00EE19A7">
                  <w:rPr>
                    <w:rFonts w:ascii="Times New Roman" w:hAnsi="Times New Roman"/>
                    <w:i/>
                    <w:sz w:val="20"/>
                    <w:szCs w:val="20"/>
                    <w:lang w:val="en-US"/>
                  </w:rPr>
                  <w:t>Krasnodar</w:t>
                </w:r>
              </w:smartTag>
              <w:r w:rsidRPr="00EE19A7">
                <w:rPr>
                  <w:rFonts w:ascii="Times New Roman" w:hAnsi="Times New Roman"/>
                  <w:i/>
                  <w:sz w:val="20"/>
                  <w:szCs w:val="20"/>
                  <w:lang w:val="en-US"/>
                </w:rPr>
                <w:t xml:space="preserve">, </w:t>
              </w:r>
              <w:smartTag w:uri="urn:schemas-microsoft-com:office:smarttags" w:element="country-region">
                <w:r w:rsidRPr="00EE19A7">
                  <w:rPr>
                    <w:rFonts w:ascii="Times New Roman" w:hAnsi="Times New Roman"/>
                    <w:i/>
                    <w:sz w:val="20"/>
                    <w:szCs w:val="20"/>
                    <w:lang w:val="en-US"/>
                  </w:rPr>
                  <w:t>Russia</w:t>
                </w:r>
              </w:smartTag>
            </w:smartTag>
          </w:p>
        </w:tc>
      </w:tr>
      <w:tr w:rsidR="007954BF" w:rsidRPr="00314DB0" w:rsidTr="00EE19A7">
        <w:tc>
          <w:tcPr>
            <w:tcW w:w="4643" w:type="dxa"/>
          </w:tcPr>
          <w:p w:rsidR="007954BF" w:rsidRDefault="007954BF" w:rsidP="00EE19A7">
            <w:pPr>
              <w:widowControl w:val="0"/>
              <w:autoSpaceDE w:val="0"/>
              <w:autoSpaceDN w:val="0"/>
              <w:adjustRightInd w:val="0"/>
              <w:spacing w:after="0" w:line="240" w:lineRule="auto"/>
              <w:rPr>
                <w:rFonts w:ascii="Times New Roman" w:hAnsi="Times New Roman"/>
                <w:sz w:val="20"/>
                <w:szCs w:val="20"/>
              </w:rPr>
            </w:pPr>
            <w:r w:rsidRPr="00EE19A7">
              <w:rPr>
                <w:rFonts w:ascii="Times New Roman" w:hAnsi="Times New Roman"/>
                <w:sz w:val="20"/>
                <w:szCs w:val="20"/>
              </w:rPr>
              <w:t>Представлены анализ существующих механизированных способов определения тяговых сопротивлений сельскохозяйственных машин и разработка новых конструкций установок для инженерной оценки почвообрабатывающих рабочих органов</w:t>
            </w:r>
          </w:p>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rPr>
            </w:pPr>
          </w:p>
        </w:tc>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sz w:val="28"/>
                <w:szCs w:val="28"/>
                <w:lang w:val="en-US"/>
              </w:rPr>
            </w:pPr>
            <w:r w:rsidRPr="00EE19A7">
              <w:rPr>
                <w:rFonts w:ascii="Times New Roman" w:hAnsi="Times New Roman"/>
                <w:sz w:val="20"/>
                <w:szCs w:val="20"/>
                <w:lang w:val="en-US"/>
              </w:rPr>
              <w:t xml:space="preserve">The analysis of the existing </w:t>
            </w:r>
            <w:r>
              <w:rPr>
                <w:rFonts w:ascii="Times New Roman" w:hAnsi="Times New Roman"/>
                <w:sz w:val="20"/>
                <w:szCs w:val="20"/>
                <w:lang w:val="en-US"/>
              </w:rPr>
              <w:t>mechanical</w:t>
            </w:r>
            <w:r w:rsidRPr="00EE19A7">
              <w:rPr>
                <w:rFonts w:ascii="Times New Roman" w:hAnsi="Times New Roman"/>
                <w:sz w:val="20"/>
                <w:szCs w:val="20"/>
                <w:lang w:val="en-US"/>
              </w:rPr>
              <w:t xml:space="preserve"> ways to determine the traction resistance</w:t>
            </w:r>
            <w:r>
              <w:rPr>
                <w:rFonts w:ascii="Times New Roman" w:hAnsi="Times New Roman"/>
                <w:sz w:val="20"/>
                <w:szCs w:val="20"/>
                <w:lang w:val="en-US"/>
              </w:rPr>
              <w:t xml:space="preserve"> of</w:t>
            </w:r>
            <w:r w:rsidRPr="00EE19A7">
              <w:rPr>
                <w:rFonts w:ascii="Times New Roman" w:hAnsi="Times New Roman"/>
                <w:sz w:val="20"/>
                <w:szCs w:val="20"/>
                <w:lang w:val="en-US"/>
              </w:rPr>
              <w:t xml:space="preserve"> agricultural machines and development of new constructions of plants for engineering assessment of soil-cultivating working bodies</w:t>
            </w:r>
            <w:r>
              <w:rPr>
                <w:rFonts w:ascii="Times New Roman" w:hAnsi="Times New Roman"/>
                <w:sz w:val="20"/>
                <w:szCs w:val="20"/>
                <w:lang w:val="en-US"/>
              </w:rPr>
              <w:t xml:space="preserve"> has been presented in the article</w:t>
            </w:r>
          </w:p>
        </w:tc>
      </w:tr>
      <w:tr w:rsidR="007954BF" w:rsidRPr="00314DB0" w:rsidTr="00EE19A7">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Ключевые слова: </w:t>
            </w:r>
            <w:r w:rsidRPr="00EE19A7">
              <w:rPr>
                <w:rFonts w:ascii="Times New Roman" w:hAnsi="Times New Roman"/>
                <w:sz w:val="20"/>
                <w:szCs w:val="20"/>
              </w:rPr>
              <w:t>ДИНАМОМЕТР С УСТАНОВЛЕННЫМ НА НЕМ БЕСКОНТАКТНЫМ ПРЕЦИЗИОННЫМ ПОТЕНЦИОМЕТРОМ</w:t>
            </w:r>
            <w:r>
              <w:rPr>
                <w:rFonts w:ascii="Times New Roman" w:hAnsi="Times New Roman"/>
                <w:sz w:val="20"/>
                <w:szCs w:val="20"/>
              </w:rPr>
              <w:t xml:space="preserve">, </w:t>
            </w:r>
            <w:r w:rsidRPr="00EE19A7">
              <w:rPr>
                <w:rFonts w:ascii="Times New Roman" w:hAnsi="Times New Roman"/>
                <w:sz w:val="20"/>
                <w:szCs w:val="20"/>
              </w:rPr>
              <w:t>МАГНИТОРЕЗИСТОРНЫЙ ВЫХОД ПОТЕНЦИОМЕТРА, АНАЛОГО-ЦИФРОВОЙ ПРЕОБРАЗОВА</w:t>
            </w:r>
            <w:r>
              <w:rPr>
                <w:rFonts w:ascii="Times New Roman" w:hAnsi="Times New Roman"/>
                <w:sz w:val="20"/>
                <w:szCs w:val="20"/>
              </w:rPr>
              <w:t>ТЕЛЬ С ПЕРСОНАЛЬНЫМ КОМПЬЮТЕРОМ</w:t>
            </w:r>
          </w:p>
        </w:tc>
        <w:tc>
          <w:tcPr>
            <w:tcW w:w="4643" w:type="dxa"/>
          </w:tcPr>
          <w:p w:rsidR="007954BF" w:rsidRPr="00EE19A7" w:rsidRDefault="007954BF" w:rsidP="00EE19A7">
            <w:pPr>
              <w:widowControl w:val="0"/>
              <w:autoSpaceDE w:val="0"/>
              <w:autoSpaceDN w:val="0"/>
              <w:adjustRightInd w:val="0"/>
              <w:spacing w:after="0" w:line="240" w:lineRule="auto"/>
              <w:rPr>
                <w:rFonts w:ascii="Times New Roman" w:hAnsi="Times New Roman"/>
                <w:sz w:val="28"/>
                <w:szCs w:val="28"/>
                <w:lang w:val="en-US"/>
              </w:rPr>
            </w:pPr>
            <w:r>
              <w:rPr>
                <w:rFonts w:ascii="Times New Roman" w:hAnsi="Times New Roman"/>
                <w:sz w:val="20"/>
                <w:szCs w:val="20"/>
                <w:lang w:val="en-US"/>
              </w:rPr>
              <w:t xml:space="preserve">Keywords: </w:t>
            </w:r>
            <w:r w:rsidRPr="00EE19A7">
              <w:rPr>
                <w:rFonts w:ascii="Times New Roman" w:hAnsi="Times New Roman"/>
                <w:sz w:val="20"/>
                <w:szCs w:val="20"/>
                <w:lang w:val="en-US"/>
              </w:rPr>
              <w:t>DYNAMOMETER WITH INSTALLED CONTACTLESS PRECISION POTENTIOMETER</w:t>
            </w:r>
            <w:r>
              <w:rPr>
                <w:rFonts w:ascii="Times New Roman" w:hAnsi="Times New Roman"/>
                <w:sz w:val="20"/>
                <w:szCs w:val="20"/>
                <w:lang w:val="en-US"/>
              </w:rPr>
              <w:t>,</w:t>
            </w:r>
            <w:r w:rsidRPr="00EE19A7">
              <w:rPr>
                <w:rFonts w:ascii="Times New Roman" w:hAnsi="Times New Roman"/>
                <w:sz w:val="20"/>
                <w:szCs w:val="20"/>
                <w:lang w:val="en-US"/>
              </w:rPr>
              <w:t xml:space="preserve"> MAGNETO-RESISTOR OUTPUT POTENTIOMETER</w:t>
            </w:r>
            <w:r>
              <w:rPr>
                <w:rFonts w:ascii="Times New Roman" w:hAnsi="Times New Roman"/>
                <w:sz w:val="20"/>
                <w:szCs w:val="20"/>
                <w:lang w:val="en-US"/>
              </w:rPr>
              <w:t>,</w:t>
            </w:r>
            <w:r w:rsidRPr="00EE19A7">
              <w:rPr>
                <w:rFonts w:ascii="Times New Roman" w:hAnsi="Times New Roman"/>
                <w:sz w:val="20"/>
                <w:szCs w:val="20"/>
                <w:lang w:val="en-US"/>
              </w:rPr>
              <w:t xml:space="preserve"> ANALOG-TO-DIGITAL CONVERTER WITH A PERSONAL COMPUTER</w:t>
            </w:r>
          </w:p>
        </w:tc>
      </w:tr>
    </w:tbl>
    <w:p w:rsidR="007954BF" w:rsidRPr="001755BD" w:rsidRDefault="007954BF" w:rsidP="00394130">
      <w:pPr>
        <w:spacing w:after="0" w:line="360" w:lineRule="auto"/>
        <w:jc w:val="center"/>
        <w:rPr>
          <w:rFonts w:ascii="Times New Roman" w:hAnsi="Times New Roman"/>
          <w:sz w:val="28"/>
          <w:szCs w:val="28"/>
          <w:lang w:val="en-US"/>
        </w:rPr>
      </w:pP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Разработка новых рабочих органов почвообрабатывающих машин с целью снижения энергетических затрат, повышения качества работы имеет важное значение для сельскохозяйственного производства, оценка которых осуществляется при помощи полевых испытаний.</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Задачи инженерной оценки – это сравнение тягового сопротивления рабочих органов почвообрабатывающих сельскохозяйственных машин.</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 xml:space="preserve">Известно </w:t>
      </w:r>
      <w:r w:rsidRPr="00CD0BD3">
        <w:rPr>
          <w:rFonts w:ascii="Times New Roman" w:hAnsi="Times New Roman"/>
          <w:sz w:val="28"/>
          <w:szCs w:val="28"/>
        </w:rPr>
        <w:t>[1],</w:t>
      </w:r>
      <w:r>
        <w:rPr>
          <w:rFonts w:ascii="Times New Roman" w:hAnsi="Times New Roman"/>
          <w:sz w:val="28"/>
          <w:szCs w:val="28"/>
        </w:rPr>
        <w:t xml:space="preserve"> что в настоящее время динамометрирование является единственным достоверным способом определения тяговых сопротивлений сельскохозяйственных машин. При этом для определения тягового сопротивления навесных орудий используются методы прямого замера, когда силоизмерительное звено позволяет получить значение искомого параметра и методы косвенного измерения – по результатам измерения каких-либо других параметров. В качестве силоизмерительных элементов используются механические динамометры (динамографы), тензометрические звенья и т.д.</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Однако недостатками установок с тензометрированием является использование дорогого оборудования (тензодатчики, усилитель, световой осциллограф и т.д.), а также сложность обработки полученных данных </w:t>
      </w:r>
      <w:r w:rsidRPr="002B1D17">
        <w:rPr>
          <w:rFonts w:ascii="Times New Roman" w:hAnsi="Times New Roman"/>
          <w:sz w:val="28"/>
          <w:szCs w:val="28"/>
        </w:rPr>
        <w:t>[2]</w:t>
      </w:r>
      <w:r>
        <w:rPr>
          <w:rFonts w:ascii="Times New Roman" w:hAnsi="Times New Roman"/>
          <w:sz w:val="28"/>
          <w:szCs w:val="28"/>
        </w:rPr>
        <w:t>.</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Недостатками установок с другими средствами измерения, такими как динамограф, является использование самописцев, лент, что составляет большие проблемы при испытаниях или съем показателей непосредственно с динамометра, что может привести к ошибке </w:t>
      </w:r>
      <w:r w:rsidRPr="002B1D17">
        <w:rPr>
          <w:rFonts w:ascii="Times New Roman" w:hAnsi="Times New Roman"/>
          <w:sz w:val="28"/>
          <w:szCs w:val="28"/>
        </w:rPr>
        <w:t>[3].</w:t>
      </w:r>
    </w:p>
    <w:p w:rsidR="007954BF" w:rsidRPr="00CA27F5" w:rsidRDefault="007954BF" w:rsidP="00394130">
      <w:pPr>
        <w:spacing w:line="360" w:lineRule="auto"/>
        <w:jc w:val="center"/>
        <w:rPr>
          <w:rFonts w:ascii="Times New Roman" w:hAnsi="Times New Roman"/>
          <w:sz w:val="28"/>
          <w:szCs w:val="28"/>
        </w:rPr>
      </w:pPr>
      <w:r>
        <w:rPr>
          <w:noProof/>
        </w:rPr>
      </w:r>
      <w:r w:rsidRPr="003F5092">
        <w:rPr>
          <w:rFonts w:ascii="Times New Roman" w:hAnsi="Times New Roman"/>
          <w:sz w:val="28"/>
          <w:szCs w:val="28"/>
        </w:rPr>
        <w:pict>
          <v:group id="_x0000_s1026" editas="canvas" style="width:458.8pt;height:296pt;mso-position-horizontal-relative:char;mso-position-vertical-relative:line" coordsize="9555,616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555;height:6165" o:preferrelative="f">
              <v:fill o:detectmouseclick="t"/>
              <v:path o:extrusionok="t" o:connecttype="none"/>
              <o:lock v:ext="edit" text="t"/>
            </v:shape>
            <v:group id="_x0000_s1028" style="position:absolute;left:262;top:680;width:7583;height:5239" coordorigin="262,680" coordsize="7583,5239">
              <v:shape id="_x0000_s1029" style="position:absolute;left:262;top:5754;width:6110;height:36" coordsize="12222,74" path="m,l,74,12222,,,xe" fillcolor="black" stroked="f">
                <v:path arrowok="t"/>
              </v:shape>
              <v:shape id="_x0000_s1030" style="position:absolute;left:262;top:5754;width:6110;height:36" coordsize="12222,74" path="m,74l12222,r,74l,74xe" fillcolor="black" stroked="f">
                <v:path arrowok="t"/>
              </v:shape>
              <v:rect id="_x0000_s1031" style="position:absolute;left:262;top:5754;width:6110;height:36" filled="f" strokeweight="3e-5mm"/>
              <v:shape id="_x0000_s1032" style="position:absolute;left:1460;top:696;width:36;height:2039" coordsize="73,4077" path="m73,l,,73,4077,73,xe" fillcolor="black" stroked="f">
                <v:path arrowok="t"/>
              </v:shape>
              <v:shape id="_x0000_s1033" style="position:absolute;left:1460;top:696;width:36;height:2039" coordsize="73,4077" path="m,l73,4077r-73,l,xe" fillcolor="black" stroked="f">
                <v:path arrowok="t"/>
              </v:shape>
              <v:rect id="_x0000_s1034" style="position:absolute;left:1460;top:696;width:36;height:2039" filled="f" strokeweight="3e-5mm"/>
              <v:shape id="_x0000_s1035" style="position:absolute;left:1478;top:2716;width:915;height:37" coordsize="1830,73" path="m,l,73,1830,,,xe" fillcolor="black" stroked="f">
                <v:path arrowok="t"/>
              </v:shape>
              <v:shape id="_x0000_s1036" style="position:absolute;left:1478;top:2716;width:915;height:37" coordsize="1830,73" path="m,73l1830,r,73l,73xe" fillcolor="black" stroked="f">
                <v:path arrowok="t"/>
              </v:shape>
              <v:rect id="_x0000_s1037" style="position:absolute;left:1478;top:2716;width:915;height:37" filled="f" strokeweight="3e-5mm"/>
              <v:shape id="_x0000_s1038" style="position:absolute;left:1472;top:680;width:5551;height:2037" coordsize="11103,4076" path="m24,l,68,11103,4076,24,xe" fillcolor="black" stroked="f">
                <v:path arrowok="t"/>
              </v:shape>
              <v:shape id="_x0000_s1039" style="position:absolute;left:1472;top:714;width:5551;height:2038" coordsize="11103,4077" path="m,l11103,4008r-25,69l,xe" fillcolor="black" stroked="f">
                <v:path arrowok="t"/>
              </v:shape>
              <v:shape id="_x0000_s1040" style="position:absolute;left:1472;top:680;width:5551;height:2072" coordsize="11103,4145" path="m24,l,68,11078,4145r25,-69l24,xe" filled="f" strokeweight="3e-5mm">
                <v:path arrowok="t"/>
              </v:shape>
              <v:shape id="_x0000_s1041" style="position:absolute;left:2474;top:1985;width:37;height:399" coordsize="73,798" path="m73,l,,73,798,73,xe" fillcolor="black" stroked="f">
                <v:path arrowok="t"/>
              </v:shape>
              <v:shape id="_x0000_s1042" style="position:absolute;left:2474;top:1985;width:37;height:399" coordsize="73,798" path="m,l73,798,,798,,xe" fillcolor="black" stroked="f">
                <v:path arrowok="t"/>
              </v:shape>
              <v:rect id="_x0000_s1043" style="position:absolute;left:2474;top:1985;width:37;height:399" filled="f" strokeweight="3e-5mm"/>
              <v:shape id="_x0000_s1044" style="position:absolute;left:4468;top:2735;width:36;height:1244" coordsize="73,2488" path="m73,l,,73,2488,73,xe" fillcolor="black" stroked="f">
                <v:path arrowok="t"/>
              </v:shape>
              <v:shape id="_x0000_s1045" style="position:absolute;left:4468;top:2735;width:36;height:1244" coordsize="73,2488" path="m,l73,2488r-73,l,xe" fillcolor="black" stroked="f">
                <v:path arrowok="t"/>
              </v:shape>
              <v:rect id="_x0000_s1046" style="position:absolute;left:4468;top:2735;width:36;height:1244" filled="f" strokeweight="3e-5mm"/>
              <v:shape id="_x0000_s1047" style="position:absolute;left:4916;top:3729;width:278;height:22" coordsize="556,44" path="m556,44l556,,,44r556,xe" fillcolor="black" stroked="f">
                <v:path arrowok="t"/>
              </v:shape>
              <v:shape id="_x0000_s1048" style="position:absolute;left:4916;top:3729;width:278;height:22" coordsize="556,44" path="m556,l,44,,,556,xe" fillcolor="black" stroked="f">
                <v:path arrowok="t"/>
              </v:shape>
              <v:rect id="_x0000_s1049" style="position:absolute;left:4916;top:3729;width:278;height:22" filled="f" strokeweight="3e-5mm"/>
              <v:shape id="_x0000_s1050" style="position:absolute;left:7808;top:2735;width:37;height:770" coordsize="73,1541" path="m73,l,,73,1541,73,xe" fillcolor="black" stroked="f">
                <v:path arrowok="t"/>
              </v:shape>
              <v:shape id="_x0000_s1051" style="position:absolute;left:7808;top:2735;width:37;height:770" coordsize="73,1541" path="m,l73,1541,,1468,,xe" fillcolor="black" stroked="f">
                <v:path arrowok="t"/>
              </v:shape>
              <v:shape id="_x0000_s1052" style="position:absolute;left:7808;top:2735;width:37;height:770" coordsize="73,1541" path="m73,l,,,1468r73,73l73,xe" filled="f" strokeweight="3e-5mm">
                <v:path arrowok="t"/>
              </v:shape>
              <v:shape id="_x0000_s1053" style="position:absolute;left:7312;top:3468;width:533;height:37" coordsize="1066,73" path="m1066,73l993,,,73r1066,xe" fillcolor="black" stroked="f">
                <v:path arrowok="t"/>
              </v:shape>
              <v:shape id="_x0000_s1054" style="position:absolute;left:7312;top:3468;width:496;height:37" coordsize="993,73" path="m993,l,73,,,993,xe" fillcolor="black" stroked="f">
                <v:path arrowok="t"/>
              </v:shape>
              <v:shape id="_x0000_s1055" style="position:absolute;left:7312;top:3468;width:533;height:37" coordsize="1066,73" path="m1066,73l993,,,,,73r1066,xe" filled="f" strokeweight="3e-5mm">
                <v:path arrowok="t"/>
              </v:shape>
              <v:shape id="_x0000_s1056" style="position:absolute;left:7293;top:2837;width:37;height:1149" coordsize="73,2297" path="m,2297r73,l,,,2297xe" fillcolor="black" stroked="f">
                <v:path arrowok="t"/>
              </v:shape>
              <v:shape id="_x0000_s1057" style="position:absolute;left:7293;top:2837;width:37;height:1149" coordsize="73,2297" path="m73,2297l,,73,r,2297xe" fillcolor="black" stroked="f">
                <v:path arrowok="t"/>
              </v:shape>
              <v:rect id="_x0000_s1058" style="position:absolute;left:7293;top:2837;width:37;height:1149" filled="f" strokeweight="3e-5mm"/>
              <v:shape id="_x0000_s1059" style="position:absolute;left:7551;top:3487;width:37;height:2049" coordsize="73,4100" path="m73,l,,73,4100,73,xe" fillcolor="black" stroked="f">
                <v:path arrowok="t"/>
              </v:shape>
              <v:shape id="_x0000_s1060" style="position:absolute;left:7551;top:3487;width:37;height:2049" coordsize="73,4100" path="m,l73,4100r-73,l,xe" fillcolor="black" stroked="f">
                <v:path arrowok="t"/>
              </v:shape>
              <v:rect id="_x0000_s1061" style="position:absolute;left:7551;top:3487;width:37;height:2049" filled="f" strokeweight="3e-5mm"/>
              <v:shape id="_x0000_s1062" style="position:absolute;left:1748;top:4279;width:1490;height:1493" coordsize="2979,2985" path="m2979,1493r-9,-156l2946,1182r-40,-151l2851,885,2779,746,2694,615,2595,494,2486,382,2364,285,2234,200,2095,128,1950,73,1798,33,1644,9,1489,,1333,9,1179,33,1029,73,883,128,745,200,613,285,493,382,382,494,284,615,199,746,128,885,73,1031,31,1182,7,1337,,1493r7,155l31,1803r42,151l128,2100r71,139l284,2370r98,121l493,2603r120,97l745,2785r138,71l1029,2912r150,42l1333,2978r156,7l1644,2978r154,-24l1950,2912r145,-56l2234,2785r130,-85l2486,2603r109,-112l2694,2370r85,-131l2851,2100r55,-146l2946,1803r24,-155l2979,1493xe" filled="f" strokeweight="0">
                <v:path arrowok="t"/>
              </v:shape>
              <v:shape id="_x0000_s1063" style="position:absolute;left:1320;top:680;width:165;height:99" coordsize="330,198" path="m330,68l302,,,198,330,68xe" fillcolor="black" stroked="f">
                <v:path arrowok="t"/>
              </v:shape>
              <v:shape id="_x0000_s1064" style="position:absolute;left:1306;top:680;width:165;height:99" coordsize="330,198" path="m330,l28,198,,131,330,xe" fillcolor="black" stroked="f">
                <v:path arrowok="t"/>
              </v:shape>
              <v:shape id="_x0000_s1065" style="position:absolute;left:1306;top:680;width:179;height:99" coordsize="358,198" path="m358,68l330,,,131r28,67l358,68xe" filled="f" strokeweight="0">
                <v:path arrowok="t"/>
              </v:shape>
              <v:shape id="_x0000_s1066" style="position:absolute;left:1238;top:772;width:14;height:34" coordsize="27,67" path="m27,67l,,,,27,67xe" fillcolor="black" stroked="f">
                <v:path arrowok="t"/>
              </v:shape>
              <v:shape id="_x0000_s1067" style="position:absolute;left:1238;top:772;width:14;height:34" coordsize="27,67" path="m27,67l,,,,27,67xe" filled="f" strokeweight="0">
                <v:path arrowok="t"/>
              </v:shape>
              <v:shape id="_x0000_s1068" style="position:absolute;left:1082;top:772;width:170;height:101" coordsize="340,203" path="m340,67l313,,,203,340,67xe" fillcolor="black" stroked="f">
                <v:path arrowok="t"/>
              </v:shape>
              <v:shape id="_x0000_s1069" style="position:absolute;left:1069;top:772;width:169;height:101" coordsize="339,203" path="m339,l26,203,,133,339,xe" fillcolor="black" stroked="f">
                <v:path arrowok="t"/>
              </v:shape>
              <v:shape id="_x0000_s1070" style="position:absolute;left:1069;top:772;width:183;height:101" coordsize="366,203" path="m366,67l339,,,133r26,70l366,67xe" filled="f" strokeweight="0">
                <v:path arrowok="t"/>
              </v:shape>
              <v:shape id="_x0000_s1071" style="position:absolute;left:1001;top:866;width:13;height:34" coordsize="26,70" path="m26,70l,,,,26,70xe" fillcolor="black" stroked="f">
                <v:path arrowok="t"/>
              </v:shape>
              <v:shape id="_x0000_s1072" style="position:absolute;left:1001;top:866;width:13;height:34" coordsize="26,70" path="m26,70l,,,,26,70xe" filled="f" strokeweight="0">
                <v:path arrowok="t"/>
              </v:shape>
              <v:shape id="_x0000_s1073" style="position:absolute;left:845;top:866;width:169;height:101" coordsize="339,204" path="m339,70l313,,,204,339,70xe" fillcolor="black" stroked="f">
                <v:path arrowok="t"/>
              </v:shape>
              <v:shape id="_x0000_s1074" style="position:absolute;left:832;top:866;width:169;height:101" coordsize="339,204" path="m339,l26,204,,136,339,xe" fillcolor="black" stroked="f">
                <v:path arrowok="t"/>
              </v:shape>
              <v:shape id="_x0000_s1075" style="position:absolute;left:832;top:866;width:182;height:101" coordsize="365,204" path="m365,70l339,,,136r26,68l365,70xe" filled="f" strokeweight="0">
                <v:path arrowok="t"/>
              </v:shape>
              <v:shape id="_x0000_s1076" style="position:absolute;left:764;top:960;width:13;height:34" coordsize="26,68" path="m26,68l,,,,26,68xe" fillcolor="black" stroked="f">
                <v:path arrowok="t"/>
              </v:shape>
              <v:shape id="_x0000_s1077" style="position:absolute;left:764;top:960;width:13;height:34" coordsize="26,68" path="m26,68l,,,,26,68xe" filled="f" strokeweight="0">
                <v:path arrowok="t"/>
              </v:shape>
              <v:shape id="_x0000_s1078" style="position:absolute;left:608;top:960;width:169;height:101" coordsize="339,201" path="m339,68l313,,,201,339,68xe" fillcolor="black" stroked="f">
                <v:path arrowok="t"/>
              </v:shape>
              <v:shape id="_x0000_s1079" style="position:absolute;left:594;top:960;width:170;height:101" coordsize="341,201" path="m341,l28,201,,134,341,xe" fillcolor="black" stroked="f">
                <v:path arrowok="t"/>
              </v:shape>
              <v:shape id="_x0000_s1080" style="position:absolute;left:594;top:960;width:183;height:101" coordsize="367,201" path="m367,68l341,,,134r28,67l367,68xe" filled="f" strokeweight="0">
                <v:path arrowok="t"/>
              </v:shape>
              <v:shape id="_x0000_s1081" style="position:absolute;left:526;top:1054;width:14;height:34" coordsize="28,67" path="m28,67l,,,,28,67xe" fillcolor="black" stroked="f">
                <v:path arrowok="t"/>
              </v:shape>
              <v:shape id="_x0000_s1082" style="position:absolute;left:526;top:1054;width:14;height:34" coordsize="28,67" path="m28,67l,,,,28,67xe" filled="f" strokeweight="0">
                <v:path arrowok="t"/>
              </v:shape>
              <v:shape id="_x0000_s1083" style="position:absolute;left:375;top:1054;width:165;height:99" coordsize="330,198" path="m330,67l302,,,198,330,67xe" fillcolor="black" stroked="f">
                <v:path arrowok="t"/>
              </v:shape>
              <v:shape id="_x0000_s1084" style="position:absolute;left:362;top:1054;width:164;height:99" coordsize="330,198" path="m330,l28,198,,130,330,xe" fillcolor="black" stroked="f">
                <v:path arrowok="t"/>
              </v:shape>
              <v:shape id="_x0000_s1085" style="position:absolute;left:362;top:1054;width:178;height:99" coordsize="358,198" path="m358,67l330,,,130r28,68l358,67xe" filled="f" strokeweight="0">
                <v:path arrowok="t"/>
              </v:shape>
              <v:shape id="_x0000_s1086" style="position:absolute;left:362;top:1119;width:13;height:34" coordsize="28,68" path="m28,68l,,,,28,68xe" fillcolor="black" stroked="f">
                <v:path arrowok="t"/>
              </v:shape>
              <v:shape id="_x0000_s1087" style="position:absolute;left:362;top:1119;width:13;height:34" coordsize="28,68" path="m28,68l,,,,28,68xe" filled="f" strokeweight="0">
                <v:path arrowok="t"/>
              </v:shape>
              <v:shape id="_x0000_s1088" style="position:absolute;left:2574;top:2366;width:37;height:737" coordsize="73,1474" path="m73,l,73,73,1474,73,xe" fillcolor="black" stroked="f">
                <v:path arrowok="t"/>
              </v:shape>
              <v:shape id="_x0000_s1089" style="position:absolute;left:2574;top:2403;width:37;height:700" coordsize="73,1401" path="m,l73,1401,,1328,,xe" fillcolor="black" stroked="f">
                <v:path arrowok="t"/>
              </v:shape>
              <v:shape id="_x0000_s1090" style="position:absolute;left:2574;top:2366;width:37;height:737" coordsize="73,1474" path="m73,l,73,,1401r73,73l73,xe" filled="f" strokeweight="3e-5mm">
                <v:path arrowok="t"/>
              </v:shape>
              <v:shape id="_x0000_s1091" style="position:absolute;left:2375;top:3067;width:236;height:36" coordsize="473,73" path="m473,73l400,,,73r473,xe" fillcolor="black" stroked="f">
                <v:path arrowok="t"/>
              </v:shape>
              <v:shape id="_x0000_s1092" style="position:absolute;left:2375;top:3067;width:199;height:36" coordsize="400,73" path="m400,l,73,73,,400,xe" fillcolor="black" stroked="f">
                <v:path arrowok="t"/>
              </v:shape>
              <v:shape id="_x0000_s1093" style="position:absolute;left:2375;top:3067;width:236;height:36" coordsize="473,73" path="m473,73l400,,73,,,73r473,xe" filled="f" strokeweight="3e-5mm">
                <v:path arrowok="t"/>
              </v:shape>
              <v:shape id="_x0000_s1094" style="position:absolute;left:2375;top:2366;width:36;height:737" coordsize="73,1474" path="m,1474r73,-73l,,,1474xe" fillcolor="black" stroked="f">
                <v:path arrowok="t"/>
              </v:shape>
              <v:shape id="_x0000_s1095" style="position:absolute;left:2375;top:2366;width:36;height:701" coordsize="73,1401" path="m73,1401l,,73,73r,1328xe" fillcolor="black" stroked="f">
                <v:path arrowok="t"/>
              </v:shape>
              <v:shape id="_x0000_s1096" style="position:absolute;left:2375;top:2366;width:36;height:737" coordsize="73,1474" path="m,1474r73,-73l73,73,,,,1474xe" filled="f" strokeweight="3e-5mm">
                <v:path arrowok="t"/>
              </v:shape>
              <v:shape id="_x0000_s1097" style="position:absolute;left:2375;top:2366;width:236;height:37" coordsize="473,73" path="m,l73,73,473,,,xe" fillcolor="black" stroked="f">
                <v:path arrowok="t"/>
              </v:shape>
              <v:shape id="_x0000_s1098" style="position:absolute;left:2411;top:2366;width:200;height:37" coordsize="400,73" path="m,73l400,,327,73,,73xe" fillcolor="black" stroked="f">
                <v:path arrowok="t"/>
              </v:shape>
              <v:shape id="_x0000_s1099" style="position:absolute;left:2375;top:2366;width:236;height:37" coordsize="473,73" path="m,l73,73r327,l473,,,xe" filled="f" strokeweight="3e-5mm">
                <v:path arrowok="t"/>
              </v:shape>
              <v:shape id="_x0000_s1100" style="position:absolute;left:2474;top:3085;width:37;height:1194" coordsize="73,2389" path="m73,l,,73,2389,73,xe" fillcolor="black" stroked="f">
                <v:path arrowok="t"/>
              </v:shape>
              <v:shape id="_x0000_s1101" style="position:absolute;left:2474;top:3085;width:37;height:1194" coordsize="73,2389" path="m,l73,2389r-73,l,xe" fillcolor="black" stroked="f">
                <v:path arrowok="t"/>
              </v:shape>
              <v:rect id="_x0000_s1102" style="position:absolute;left:2474;top:3085;width:37;height:1194" filled="f" strokeweight="3e-5mm"/>
              <v:shape id="_x0000_s1103" style="position:absolute;left:2593;top:2716;width:2834;height:37" coordsize="5669,73" path="m,l,73,5669,,,xe" fillcolor="black" stroked="f">
                <v:path arrowok="t"/>
              </v:shape>
              <v:shape id="_x0000_s1104" style="position:absolute;left:2593;top:2716;width:2834;height:37" coordsize="5669,73" path="m,73l5669,r,73l,73xe" fillcolor="black" stroked="f">
                <v:path arrowok="t"/>
              </v:shape>
              <v:rect id="_x0000_s1105" style="position:absolute;left:2593;top:2716;width:2834;height:37" filled="f" strokeweight="3e-5mm"/>
              <v:line id="_x0000_s1106" style="position:absolute" from="2493,2384" to="2494,2461" strokeweight="0"/>
              <v:line id="_x0000_s1107" style="position:absolute" from="2493,2497" to="2494,2589" strokeweight="0"/>
              <v:line id="_x0000_s1108" style="position:absolute" from="2493,2625" to="2494,2716" strokeweight="0"/>
              <v:line id="_x0000_s1109" style="position:absolute" from="2493,2753" to="2494,2844" strokeweight="0"/>
              <v:line id="_x0000_s1110" style="position:absolute" from="2493,2881" to="2494,2972" strokeweight="0"/>
              <v:line id="_x0000_s1111" style="position:absolute" from="2493,3008" to="2494,3085" strokeweight="0"/>
              <v:line id="_x0000_s1112" style="position:absolute" from="2393,2735" to="2474,2736" strokeweight="0"/>
              <v:line id="_x0000_s1113" style="position:absolute" from="2511,2735" to="2593,2736" strokeweight="0"/>
              <v:line id="_x0000_s1114" style="position:absolute" from="1612,5026" to="1789,5027" strokeweight="0"/>
              <v:line id="_x0000_s1115" style="position:absolute" from="1830,5026" to="1857,5027" strokeweight="0"/>
              <v:line id="_x0000_s1116" style="position:absolute" from="1898,5026" to="2117,5027" strokeweight="0"/>
              <v:line id="_x0000_s1117" style="position:absolute" from="2158,5026" to="2185,5027" strokeweight="0"/>
              <v:line id="_x0000_s1118" style="position:absolute" from="2226,5026" to="2445,5027" strokeweight="0"/>
              <v:line id="_x0000_s1119" style="position:absolute" from="2487,5026" to="2514,5027" strokeweight="0"/>
              <v:line id="_x0000_s1120" style="position:absolute" from="2554,5026" to="2773,5027" strokeweight="0"/>
              <v:line id="_x0000_s1121" style="position:absolute" from="2815,5026" to="2842,5027" strokeweight="0"/>
              <v:line id="_x0000_s1122" style="position:absolute" from="2882,5026" to="3101,5027" strokeweight="0"/>
              <v:line id="_x0000_s1123" style="position:absolute" from="3143,5026" to="3170,5027" strokeweight="0"/>
              <v:line id="_x0000_s1124" style="position:absolute" from="3211,5026" to="3389,5027" strokeweight="0"/>
              <v:line id="_x0000_s1125" style="position:absolute" from="2493,4266" to="2494,4380" strokeweight="0"/>
              <v:line id="_x0000_s1126" style="position:absolute" from="2493,4421" to="2494,4449" strokeweight="0"/>
              <v:line id="_x0000_s1127" style="position:absolute" from="2493,4490" to="2494,4709" strokeweight="0"/>
              <v:line id="_x0000_s1128" style="position:absolute" from="2493,4750" to="2494,4778" strokeweight="0"/>
              <v:line id="_x0000_s1129" style="position:absolute" from="2493,4818" to="2494,5037" strokeweight="0"/>
              <v:line id="_x0000_s1130" style="position:absolute" from="2493,5079" to="2494,5106" strokeweight="0"/>
              <v:line id="_x0000_s1131" style="position:absolute" from="2493,5147" to="2494,5367" strokeweight="0"/>
              <v:line id="_x0000_s1132" style="position:absolute" from="2493,5408" to="2494,5435" strokeweight="0"/>
              <v:line id="_x0000_s1133" style="position:absolute" from="2493,5476" to="2494,5696" strokeweight="0"/>
              <v:line id="_x0000_s1134" style="position:absolute" from="2493,5736" to="2494,5764" strokeweight="0"/>
              <v:line id="_x0000_s1135" style="position:absolute" from="2493,5805" to="2494,5919" strokeweight="0"/>
              <v:shape id="_x0000_s1136" style="position:absolute;left:5194;top:3355;width:766;height:767" coordsize="1531,1533" path="m1531,766r-9,-107l1500,551,1461,448r-52,-95l1343,266r-76,-79l1178,121,1083,69,981,31,875,8,765,,656,8,550,31,448,69r-96,52l265,187r-78,79l121,353,69,448,31,551,8,659,,766,8,876,31,984r38,102l121,1182r66,87l265,1347r87,64l448,1465r102,39l656,1526r109,7l875,1526r106,-22l1083,1465r95,-54l1267,1347r76,-78l1409,1182r52,-96l1500,984r22,-108l1531,766xe" filled="f" strokeweight="0">
                <v:path arrowok="t"/>
              </v:shape>
              <v:line id="_x0000_s1137" style="position:absolute;flip:y" from="5577,3427" to="5801,3739" strokeweight="0"/>
              <v:line id="_x0000_s1138" style="position:absolute;flip:x" from="5665,3427" to="5801,3545" strokeweight="0"/>
              <v:line id="_x0000_s1139" style="position:absolute" from="5665,3545" to="5699,3570" strokeweight="0"/>
              <v:line id="_x0000_s1140" style="position:absolute;flip:x" from="5733,3427" to="5801,3594" strokeweight="0"/>
              <v:line id="_x0000_s1141" style="position:absolute;flip:x y" from="5699,3570" to="5733,3594" strokeweight="0"/>
              <v:shape id="_x0000_s1142" style="position:absolute;left:5717;top:3427;width:84;height:118" coordsize="168,235" path="m168,l,235r71,l168,xe" fillcolor="black" stroked="f">
                <v:path arrowok="t"/>
              </v:shape>
              <v:shape id="_x0000_s1143" style="position:absolute;left:5717;top:3427;width:84;height:118" coordsize="168,235" path="m168,l,235r71,l168,xe" filled="f" strokeweight="0">
                <v:path arrowok="t"/>
              </v:shape>
              <v:shape id="_x0000_s1144" style="position:absolute;left:5665;top:3545;width:52;height:25" coordsize="104,50" path="m,l104,,67,50,,xe" fillcolor="black" stroked="f">
                <v:path arrowok="t"/>
              </v:shape>
              <v:shape id="_x0000_s1145" style="position:absolute;left:5665;top:3545;width:52;height:25" coordsize="104,50" path="m,l104,,67,50,,xe" filled="f" strokeweight="0">
                <v:path arrowok="t"/>
              </v:shape>
              <v:shape id="_x0000_s1146" style="position:absolute;left:5665;top:3427;width:136;height:118" coordsize="272,235" path="m272,l,235r104,l272,xe" fillcolor="black" stroked="f">
                <v:path arrowok="t"/>
              </v:shape>
              <v:shape id="_x0000_s1147" style="position:absolute;left:5665;top:3427;width:136;height:118" coordsize="272,235" path="m272,l,235r104,l272,xe" filled="f" strokeweight="0">
                <v:path arrowok="t"/>
              </v:shape>
              <v:shape id="_x0000_s1148" style="position:absolute;left:5717;top:3427;width:84;height:118" coordsize="168,235" path="m168,l,235r,l168,xe" fillcolor="black" stroked="f">
                <v:path arrowok="t"/>
              </v:shape>
              <v:shape id="_x0000_s1149" style="position:absolute;left:5717;top:3427;width:84;height:118" coordsize="168,235" path="m168,l,235r,l168,xe" filled="f" strokeweight="0">
                <v:path arrowok="t"/>
              </v:shape>
              <v:shape id="_x0000_s1150" style="position:absolute;left:5699;top:3570;width:44;height:24" coordsize="89,49" path="m,l89,,68,49,,xe" fillcolor="black" stroked="f">
                <v:path arrowok="t"/>
              </v:shape>
              <v:shape id="_x0000_s1151" style="position:absolute;left:5699;top:3570;width:44;height:24" coordsize="89,49" path="m,l89,,68,49,,xe" filled="f" strokeweight="0">
                <v:path arrowok="t"/>
              </v:shape>
              <v:shape id="_x0000_s1152" style="position:absolute;left:5699;top:3545;width:44;height:25" coordsize="89,50" path="m37,l,50r89,l37,xe" fillcolor="black" stroked="f">
                <v:path arrowok="t"/>
              </v:shape>
              <v:shape id="_x0000_s1153" style="position:absolute;left:5699;top:3545;width:44;height:25" coordsize="89,50" path="m37,l,50r89,l37,xe" filled="f" strokeweight="0">
                <v:path arrowok="t"/>
              </v:shape>
              <v:shape id="_x0000_s1154" style="position:absolute;left:5717;top:3545;width:35;height:25" coordsize="71,50" path="m,l71,,52,50,,xe" fillcolor="black" stroked="f">
                <v:path arrowok="t"/>
              </v:shape>
              <v:shape id="_x0000_s1155" style="position:absolute;left:5717;top:3545;width:35;height:25" coordsize="71,50" path="m,l71,,52,50,,xe" filled="f" strokeweight="0">
                <v:path arrowok="t"/>
              </v:shape>
              <v:shape id="_x0000_s1156" style="position:absolute;left:4765;top:3662;width:122;height:78" coordsize="245,155" path="m245,129l238,82,214,42,177,14,132,,85,6,44,28,14,65,,108r2,47e" filled="f" strokeweight="0">
                <v:path arrowok="t"/>
              </v:shape>
              <v:shape id="_x0000_s1157" style="position:absolute;left:4824;top:3720;width:92;height:64" coordsize="186,127" path="m7,l,35,7,69,28,99r29,19l92,127r35,-7l156,101,177,73r9,-35e" filled="f" strokeweight="0">
                <v:path arrowok="t"/>
              </v:shape>
              <v:shape id="_x0000_s1158" style="position:absolute;left:5960;top:3729;width:278;height:22" coordsize="555,44" path="m,l,44,555,,,xe" fillcolor="black" stroked="f">
                <v:path arrowok="t"/>
              </v:shape>
              <v:shape id="_x0000_s1159" style="position:absolute;left:5960;top:3729;width:278;height:22" coordsize="555,44" path="m,44l555,r,44l,44xe" fillcolor="black" stroked="f">
                <v:path arrowok="t"/>
              </v:shape>
              <v:rect id="_x0000_s1160" style="position:absolute;left:5960;top:3729;width:278;height:22" filled="f" strokeweight="3e-5mm"/>
              <v:shape id="_x0000_s1161" style="position:absolute;left:6267;top:3662;width:124;height:78" coordsize="246,155" path="m243,155r3,-47l230,65,201,28,159,6,112,,67,14,31,42,6,82,,129e" filled="f" strokeweight="0">
                <v:path arrowok="t"/>
              </v:shape>
              <v:shape id="_x0000_s1162" style="position:absolute;left:6238;top:3720;width:93;height:64" coordsize="186,127" path="m,38l9,73r21,28l61,120r35,7l131,118,158,99,179,69r7,-34l181,e" filled="f" strokeweight="0">
                <v:path arrowok="t"/>
              </v:shape>
              <v:shape id="_x0000_s1163" style="position:absolute;left:7228;top:3625;width:22;height:230" coordsize="43,460" path="m43,l,43,43,460,43,xe" fillcolor="black" stroked="f">
                <v:path arrowok="t"/>
              </v:shape>
              <v:shape id="_x0000_s1164" style="position:absolute;left:7228;top:3647;width:22;height:208" coordsize="43,417" path="m,l43,417,,374,,xe" fillcolor="black" stroked="f">
                <v:path arrowok="t"/>
              </v:shape>
              <v:shape id="_x0000_s1165" style="position:absolute;left:7228;top:3625;width:22;height:230" coordsize="43,460" path="m43,l,43,,417r43,43l43,xe" filled="f" strokeweight="3e-5mm">
                <v:path arrowok="t"/>
              </v:shape>
              <v:shape id="_x0000_s1166" style="position:absolute;left:6657;top:3833;width:593;height:22" coordsize="1186,43" path="m1186,43l1143,,,43r1186,xe" fillcolor="black" stroked="f">
                <v:path arrowok="t"/>
              </v:shape>
              <v:shape id="_x0000_s1167" style="position:absolute;left:6657;top:3833;width:571;height:22" coordsize="1143,43" path="m1143,l,43,45,,1143,xe" fillcolor="black" stroked="f">
                <v:path arrowok="t"/>
              </v:shape>
              <v:shape id="_x0000_s1168" style="position:absolute;left:6657;top:3833;width:593;height:22" coordsize="1186,43" path="m1186,43l1143,,45,,,43r1186,xe" filled="f" strokeweight="3e-5mm">
                <v:path arrowok="t"/>
              </v:shape>
              <v:shape id="_x0000_s1169" style="position:absolute;left:6657;top:3625;width:23;height:230" coordsize="45,460" path="m,460l45,417,,,,460xe" fillcolor="black" stroked="f">
                <v:path arrowok="t"/>
              </v:shape>
              <v:shape id="_x0000_s1170" style="position:absolute;left:6657;top:3625;width:23;height:208" coordsize="45,417" path="m45,417l,,45,43r,374xe" fillcolor="black" stroked="f">
                <v:path arrowok="t"/>
              </v:shape>
              <v:shape id="_x0000_s1171" style="position:absolute;left:6657;top:3625;width:23;height:230" coordsize="45,460" path="m,460l45,417,45,43,,,,460xe" filled="f" strokeweight="3e-5mm">
                <v:path arrowok="t"/>
              </v:shape>
              <v:shape id="_x0000_s1172" style="position:absolute;left:6657;top:3625;width:593;height:22" coordsize="1186,43" path="m,l45,43,1186,,,xe" fillcolor="black" stroked="f">
                <v:path arrowok="t"/>
              </v:shape>
              <v:shape id="_x0000_s1173" style="position:absolute;left:6680;top:3625;width:570;height:22" coordsize="1141,43" path="m,43l1141,r-43,43l,43xe" fillcolor="black" stroked="f">
                <v:path arrowok="t"/>
              </v:shape>
              <v:shape id="_x0000_s1174" style="position:absolute;left:6657;top:3625;width:593;height:22" coordsize="1186,43" path="m,l45,43r1098,l1186,,,xe" filled="f" strokeweight="3e-5mm">
                <v:path arrowok="t"/>
              </v:shape>
              <v:shape id="_x0000_s1175" style="position:absolute;left:6668;top:3660;width:37;height:153" coordsize="73,308" path="m,308r73,l,,,308xe" fillcolor="black" stroked="f">
                <v:path arrowok="t"/>
              </v:shape>
              <v:shape id="_x0000_s1176" style="position:absolute;left:6668;top:3660;width:37;height:153" coordsize="73,308" path="m73,308l,,73,r,308xe" fillcolor="black" stroked="f">
                <v:path arrowok="t"/>
              </v:shape>
              <v:rect id="_x0000_s1177" style="position:absolute;left:6668;top:3660;width:37;height:153" filled="f" strokeweight="3e-5mm"/>
              <v:shape id="_x0000_s1178" style="position:absolute;left:7240;top:3729;width:72;height:22" coordsize="144,44" path="m,l,44,144,,,xe" fillcolor="black" stroked="f">
                <v:path arrowok="t"/>
              </v:shape>
              <v:shape id="_x0000_s1179" style="position:absolute;left:7240;top:3729;width:72;height:22" coordsize="144,44" path="m,44l144,r,44l,44xe" fillcolor="black" stroked="f">
                <v:path arrowok="t"/>
              </v:shape>
              <v:rect id="_x0000_s1180" style="position:absolute;left:7240;top:3729;width:72;height:22" filled="f" strokeweight="3e-5mm"/>
              <v:shape id="_x0000_s1181" style="position:absolute;left:7202;top:3660;width:37;height:153" coordsize="73,308" path="m,308r73,l,,,308xe" fillcolor="black" stroked="f">
                <v:path arrowok="t"/>
              </v:shape>
              <v:shape id="_x0000_s1182" style="position:absolute;left:7202;top:3660;width:37;height:153" coordsize="73,308" path="m73,308l,,73,r,308xe" fillcolor="black" stroked="f">
                <v:path arrowok="t"/>
              </v:shape>
              <v:rect id="_x0000_s1183" style="position:absolute;left:7202;top:3660;width:37;height:153" filled="f" strokeweight="3e-5mm"/>
              <v:shape id="_x0000_s1184" style="position:absolute;left:7209;top:2632;width:204;height:205" coordsize="408,410" path="m408,205r-7,-54l382,103,349,61,308,28,257,7,205,,151,7,103,28,61,61,28,103,7,151,,205r7,52l28,308r33,42l103,383r48,21l205,410r52,-6l308,383r41,-33l382,308r19,-51l408,205xe" filled="f" strokeweight="0">
                <v:path arrowok="t"/>
              </v:shape>
              <v:shape id="_x0000_s1185" style="position:absolute;left:7413;top:2716;width:413;height:37" coordsize="827,73" path="m,l,73,827,,,xe" fillcolor="black" stroked="f">
                <v:path arrowok="t"/>
              </v:shape>
              <v:shape id="_x0000_s1186" style="position:absolute;left:7413;top:2716;width:413;height:37" coordsize="827,73" path="m,73l827,r,73l,73xe" fillcolor="black" stroked="f">
                <v:path arrowok="t"/>
              </v:shape>
              <v:rect id="_x0000_s1187" style="position:absolute;left:7413;top:2716;width:413;height:37" filled="f" strokeweight="3e-5mm"/>
              <v:shape id="_x0000_s1188" style="position:absolute;left:6389;top:3730;width:397;height:22" coordsize="795,43" path="m,l,43,795,,,xe" fillcolor="black" stroked="f">
                <v:path arrowok="t"/>
              </v:shape>
              <v:shape id="_x0000_s1189" style="position:absolute;left:6389;top:3730;width:397;height:22" coordsize="795,43" path="m,43l795,r,43l,43xe" fillcolor="black" stroked="f">
                <v:path arrowok="t"/>
              </v:shape>
              <v:rect id="_x0000_s1190" style="position:absolute;left:6389;top:3730;width:397;height:22" filled="f" strokeweight="3e-5mm"/>
              <v:shape id="_x0000_s1191" style="position:absolute;left:4486;top:3729;width:279;height:22" coordsize="557,44" path="m557,44l557,,,44r557,xe" fillcolor="black" stroked="f">
                <v:path arrowok="t"/>
              </v:shape>
              <v:shape id="_x0000_s1192" style="position:absolute;left:4486;top:3729;width:279;height:22" coordsize="557,44" path="m557,l,44,,,557,xe" fillcolor="black" stroked="f">
                <v:path arrowok="t"/>
              </v:shape>
              <v:rect id="_x0000_s1193" style="position:absolute;left:4486;top:3729;width:279;height:22" filled="f" strokeweight="3e-5mm"/>
              <v:shape id="_x0000_s1194" style="position:absolute;left:2493;top:5754;width:80;height:36" coordsize="160,74" path="m,74l,,160,65,,74xe" fillcolor="black" stroked="f">
                <v:path arrowok="t"/>
              </v:shape>
              <v:shape id="_x0000_s1195" style="position:absolute;left:2493;top:5750;width:80;height:36" coordsize="160,71" path="m,6l160,71,151,,,6xe" fillcolor="black" stroked="f">
                <v:path arrowok="t"/>
              </v:shape>
              <v:shape id="_x0000_s1196" style="position:absolute;left:2493;top:5750;width:80;height:40" coordsize="160,80" path="m,80l,6,151,r9,71l,80xe" filled="f" strokeweight="0">
                <v:path arrowok="t"/>
              </v:shape>
              <v:shape id="_x0000_s1197" style="position:absolute;left:2568;top:5750;width:84;height:36" coordsize="167,71" path="m9,71l,,167,46,9,71xe" fillcolor="black" stroked="f">
                <v:path arrowok="t"/>
              </v:shape>
              <v:shape id="_x0000_s1198" style="position:absolute;left:2568;top:5738;width:84;height:36" coordsize="167,71" path="m,25l167,71,152,,,25xe" fillcolor="black" stroked="f">
                <v:path arrowok="t"/>
              </v:shape>
              <v:shape id="_x0000_s1199" style="position:absolute;left:2568;top:5738;width:84;height:48" coordsize="167,96" path="m9,96l,25,152,r15,71l9,96xe" filled="f" strokeweight="0">
                <v:path arrowok="t"/>
              </v:shape>
              <v:shape id="_x0000_s1200" style="position:absolute;left:2644;top:5738;width:84;height:36" coordsize="168,71" path="m15,71l,,168,30,15,71xe" fillcolor="black" stroked="f">
                <v:path arrowok="t"/>
              </v:shape>
              <v:shape id="_x0000_s1201" style="position:absolute;left:2644;top:5718;width:84;height:35" coordsize="168,70" path="m,40l168,70,145,,,40xe" fillcolor="black" stroked="f">
                <v:path arrowok="t"/>
              </v:shape>
              <v:shape id="_x0000_s1202" style="position:absolute;left:2644;top:5718;width:84;height:56" coordsize="168,111" path="m15,111l,40,145,r23,70l15,111xe" filled="f" strokeweight="0">
                <v:path arrowok="t"/>
              </v:shape>
              <v:shape id="_x0000_s1203" style="position:absolute;left:2717;top:5718;width:86;height:35" coordsize="172,70" path="m23,70l,,172,12,23,70xe" fillcolor="black" stroked="f">
                <v:path arrowok="t"/>
              </v:shape>
              <v:shape id="_x0000_s1204" style="position:absolute;left:2717;top:5691;width:86;height:33" coordsize="172,66" path="m,54l172,66,143,,,54xe" fillcolor="black" stroked="f">
                <v:path arrowok="t"/>
              </v:shape>
              <v:shape id="_x0000_s1205" style="position:absolute;left:2717;top:5691;width:86;height:62" coordsize="172,124" path="m23,124l,54,143,r29,66l23,124xe" filled="f" strokeweight="0">
                <v:path arrowok="t"/>
              </v:shape>
              <v:shape id="_x0000_s1206" style="position:absolute;left:2788;top:5688;width:86;height:36" coordsize="172,73" path="m29,73l,7,172,,29,73xe" fillcolor="black" stroked="f">
                <v:path arrowok="t"/>
              </v:shape>
              <v:shape id="_x0000_s1207" style="position:absolute;left:2788;top:5656;width:86;height:35" coordsize="172,69" path="m,69l172,62,135,,,69xe" fillcolor="black" stroked="f">
                <v:path arrowok="t"/>
              </v:shape>
              <v:shape id="_x0000_s1208" style="position:absolute;left:2788;top:5656;width:86;height:68" coordsize="172,135" path="m29,135l,69,135,r37,62l29,135xe" filled="f" strokeweight="0">
                <v:path arrowok="t"/>
              </v:shape>
              <v:shape id="_x0000_s1209" style="position:absolute;left:2856;top:5644;width:85;height:44" coordsize="170,87" path="m37,87l,25,170,,37,87xe" fillcolor="black" stroked="f">
                <v:path arrowok="t"/>
              </v:shape>
              <v:shape id="_x0000_s1210" style="position:absolute;left:2856;top:5615;width:85;height:41" coordsize="170,84" path="m,84l170,59,129,,,84xe" fillcolor="black" stroked="f">
                <v:path arrowok="t"/>
              </v:shape>
              <v:shape id="_x0000_s1211" style="position:absolute;left:2856;top:5615;width:85;height:73" coordsize="170,146" path="m37,146l,84,129,r41,59l37,146xe" filled="f" strokeweight="0">
                <v:path arrowok="t"/>
              </v:shape>
              <v:shape id="_x0000_s1212" style="position:absolute;left:2920;top:5594;width:83;height:50" coordsize="166,100" path="m41,100l,41,166,,41,100xe" fillcolor="black" stroked="f">
                <v:path arrowok="t"/>
              </v:shape>
              <v:shape id="_x0000_s1213" style="position:absolute;left:2920;top:5567;width:83;height:48" coordsize="166,95" path="m,95l166,54,118,,,95xe" fillcolor="black" stroked="f">
                <v:path arrowok="t"/>
              </v:shape>
              <v:shape id="_x0000_s1214" style="position:absolute;left:2920;top:5567;width:83;height:77" coordsize="166,154" path="m41,154l,95,118,r48,54l41,154xe" filled="f" strokeweight="0">
                <v:path arrowok="t"/>
              </v:shape>
              <v:shape id="_x0000_s1215" style="position:absolute;left:2979;top:5537;width:81;height:57" coordsize="161,113" path="m48,113l,59,161,,48,113xe" fillcolor="black" stroked="f">
                <v:path arrowok="t"/>
              </v:shape>
              <v:shape id="_x0000_s1216" style="position:absolute;left:2979;top:5513;width:81;height:54" coordsize="161,108" path="m,108l161,49,107,,,108xe" fillcolor="black" stroked="f">
                <v:path arrowok="t"/>
              </v:shape>
              <v:shape id="_x0000_s1217" style="position:absolute;left:2979;top:5513;width:81;height:81" coordsize="161,162" path="m48,162l,108,107,r54,49l48,162xe" filled="f" strokeweight="0">
                <v:path arrowok="t"/>
              </v:shape>
              <v:shape id="_x0000_s1218" style="position:absolute;left:3033;top:5476;width:77;height:61" coordsize="155,124" path="m54,124l,75,155,,54,124xe" fillcolor="black" stroked="f">
                <v:path arrowok="t"/>
              </v:shape>
              <v:shape id="_x0000_s1219" style="position:absolute;left:3033;top:5454;width:77;height:59" coordsize="155,118" path="m,118l155,43,96,,,118xe" fillcolor="black" stroked="f">
                <v:path arrowok="t"/>
              </v:shape>
              <v:shape id="_x0000_s1220" style="position:absolute;left:3033;top:5454;width:77;height:83" coordsize="155,167" path="m54,167l,118,96,r59,43l54,167xe" filled="f" strokeweight="0">
                <v:path arrowok="t"/>
              </v:shape>
              <v:shape id="_x0000_s1221" style="position:absolute;left:3080;top:5408;width:73;height:68" coordsize="146,135" path="m59,135l,92,146,,59,135xe" fillcolor="black" stroked="f">
                <v:path arrowok="t"/>
              </v:shape>
              <v:shape id="_x0000_s1222" style="position:absolute;left:3080;top:5390;width:73;height:64" coordsize="146,129" path="m,129l146,37,83,,,129xe" fillcolor="black" stroked="f">
                <v:path arrowok="t"/>
              </v:shape>
              <v:shape id="_x0000_s1223" style="position:absolute;left:3080;top:5390;width:73;height:86" coordsize="146,172" path="m59,172l,129,83,r63,37l59,172xe" filled="f" strokeweight="0">
                <v:path arrowok="t"/>
              </v:shape>
              <v:shape id="_x0000_s1224" style="position:absolute;left:3122;top:5336;width:68;height:72" coordsize="136,143" path="m63,143l,106,136,,63,143xe" fillcolor="black" stroked="f">
                <v:path arrowok="t"/>
              </v:shape>
              <v:shape id="_x0000_s1225" style="position:absolute;left:3122;top:5322;width:68;height:68" coordsize="136,136" path="m,136l136,30,68,,,136xe" fillcolor="black" stroked="f">
                <v:path arrowok="t"/>
              </v:shape>
              <v:shape id="_x0000_s1226" style="position:absolute;left:3122;top:5322;width:68;height:86" coordsize="136,173" path="m63,173l,136,68,r68,30l63,173xe" filled="f" strokeweight="0">
                <v:path arrowok="t"/>
              </v:shape>
              <v:shape id="_x0000_s1227" style="position:absolute;left:3156;top:5262;width:62;height:74" coordsize="125,150" path="m68,150l,120,125,,68,150xe" fillcolor="black" stroked="f">
                <v:path arrowok="t"/>
              </v:shape>
              <v:shape id="_x0000_s1228" style="position:absolute;left:3156;top:5250;width:62;height:72" coordsize="125,142" path="m,142l125,22,55,,,142xe" fillcolor="black" stroked="f">
                <v:path arrowok="t"/>
              </v:shape>
            </v:group>
            <v:group id="_x0000_s1229" style="position:absolute;left:1730;top:4261;width:7656;height:1694" coordorigin="1730,4261" coordsize="7656,1694">
              <v:shape id="_x0000_s1230" style="position:absolute;left:3156;top:5250;width:62;height:86" coordsize="125,172" path="m68,172l,142,55,r70,22l68,172xe" filled="f" strokeweight="0">
                <v:path arrowok="t"/>
              </v:shape>
              <v:shape id="_x0000_s1231" style="position:absolute;left:3184;top:5184;width:55;height:78" coordsize="112,154" path="m70,154l,132,112,,70,154xe" fillcolor="black" stroked="f">
                <v:path arrowok="t"/>
              </v:shape>
              <v:shape id="_x0000_s1232" style="position:absolute;left:3184;top:5177;width:55;height:73" coordsize="112,146" path="m,146l112,14,40,,,146xe" fillcolor="black" stroked="f">
                <v:path arrowok="t"/>
              </v:shape>
              <v:shape id="_x0000_s1233" style="position:absolute;left:3184;top:5177;width:55;height:85" coordsize="112,168" path="m70,168l,146,40,r72,14l70,168xe" filled="f" strokeweight="0">
                <v:path arrowok="t"/>
              </v:shape>
              <v:shape id="_x0000_s1234" style="position:absolute;left:3204;top:5106;width:47;height:78" coordsize="96,157" path="m72,157l,143,96,,72,157xe" fillcolor="black" stroked="f">
                <v:path arrowok="t"/>
              </v:shape>
              <v:shape id="_x0000_s1235" style="position:absolute;left:3204;top:5102;width:47;height:75" coordsize="96,151" path="m,151l96,8,23,,,151xe" fillcolor="black" stroked="f">
                <v:path arrowok="t"/>
              </v:shape>
              <v:shape id="_x0000_s1236" style="position:absolute;left:3204;top:5102;width:47;height:82" coordsize="96,165" path="m72,165l,151,23,,96,8,72,165xe" filled="f" strokeweight="0">
                <v:path arrowok="t"/>
              </v:shape>
              <v:shape id="_x0000_s1237" style="position:absolute;left:3215;top:5026;width:41;height:80" coordsize="82,160" path="m73,160l,152,82,,73,160xe" fillcolor="black" stroked="f">
                <v:path arrowok="t"/>
              </v:shape>
              <v:shape id="_x0000_s1238" style="position:absolute;left:3215;top:5026;width:41;height:76" coordsize="82,152" path="m,152l82,,9,,,152xe" fillcolor="black" stroked="f">
                <v:path arrowok="t"/>
              </v:shape>
              <v:shape id="_x0000_s1239" style="position:absolute;left:3215;top:5026;width:41;height:80" coordsize="82,160" path="m73,160l,152,9,,82,,73,160xe" filled="f" strokeweight="0">
                <v:path arrowok="t"/>
              </v:shape>
              <v:shape id="_x0000_s1240" style="position:absolute;left:3219;top:4946;width:37;height:80" coordsize="73,160" path="m73,160l,160,64,r9,160xe" fillcolor="black" stroked="f">
                <v:path arrowok="t"/>
              </v:shape>
              <v:shape id="_x0000_s1241" style="position:absolute;left:3215;top:4946;width:36;height:80" coordsize="73,160" path="m9,160l73,,,7,9,160xe" fillcolor="black" stroked="f">
                <v:path arrowok="t"/>
              </v:shape>
              <v:shape id="_x0000_s1242" style="position:absolute;left:3215;top:4946;width:41;height:80" coordsize="82,160" path="m82,160r-73,l,7,73,r9,160xe" filled="f" strokeweight="0">
                <v:path arrowok="t"/>
              </v:shape>
              <v:shape id="_x0000_s1243" style="position:absolute;left:3215;top:4867;width:36;height:83" coordsize="73,165" path="m73,158l,165,49,,73,158xe" fillcolor="black" stroked="f">
                <v:path arrowok="t"/>
              </v:shape>
              <v:shape id="_x0000_s1244" style="position:absolute;left:3204;top:4867;width:35;height:83" coordsize="72,165" path="m23,165l72,,,14,23,165xe" fillcolor="black" stroked="f">
                <v:path arrowok="t"/>
              </v:shape>
              <v:shape id="_x0000_s1245" style="position:absolute;left:3204;top:4867;width:47;height:83" coordsize="96,165" path="m96,158r-73,7l,14,72,,96,158xe" filled="f" strokeweight="0">
                <v:path arrowok="t"/>
              </v:shape>
              <v:shape id="_x0000_s1246" style="position:absolute;left:3204;top:4790;width:35;height:84" coordsize="72,169" path="m72,155l,169,30,,72,155xe" fillcolor="black" stroked="f">
                <v:path arrowok="t"/>
              </v:shape>
              <v:shape id="_x0000_s1247" style="position:absolute;left:3184;top:4790;width:34;height:84" coordsize="70,169" path="m40,169l70,,,23,40,169xe" fillcolor="black" stroked="f">
                <v:path arrowok="t"/>
              </v:shape>
              <v:shape id="_x0000_s1248" style="position:absolute;left:3184;top:4790;width:55;height:84" coordsize="112,169" path="m112,155l40,169,,23,70,r42,155xe" filled="f" strokeweight="0">
                <v:path arrowok="t"/>
              </v:shape>
              <v:shape id="_x0000_s1249" style="position:absolute;left:3184;top:4715;width:34;height:86" coordsize="70,172" path="m70,149l,172,13,,70,149xe" fillcolor="black" stroked="f">
                <v:path arrowok="t"/>
              </v:shape>
              <v:shape id="_x0000_s1250" style="position:absolute;left:3156;top:4715;width:34;height:86" coordsize="68,172" path="m55,172l68,,,29,55,172xe" fillcolor="black" stroked="f">
                <v:path arrowok="t"/>
              </v:shape>
              <v:shape id="_x0000_s1251" style="position:absolute;left:3156;top:4715;width:62;height:86" coordsize="125,172" path="m125,149l55,172,,29,68,r57,149xe" filled="f" strokeweight="0">
                <v:path arrowok="t"/>
              </v:shape>
              <v:shape id="_x0000_s1252" style="position:absolute;left:3153;top:4644;width:37;height:86" coordsize="73,172" path="m73,143l5,172,,,73,143xe" fillcolor="black" stroked="f">
                <v:path arrowok="t"/>
              </v:shape>
              <v:shape id="_x0000_s1253" style="position:absolute;left:3122;top:4644;width:34;height:86" coordsize="68,172" path="m68,172l63,,,37,68,172xe" fillcolor="black" stroked="f">
                <v:path arrowok="t"/>
              </v:shape>
              <v:shape id="_x0000_s1254" style="position:absolute;left:3122;top:4644;width:68;height:86" coordsize="136,172" path="m136,143l68,172,,37,63,r73,143xe" filled="f" strokeweight="0">
                <v:path arrowok="t"/>
              </v:shape>
              <v:shape id="_x0000_s1255" style="position:absolute;left:3110;top:4576;width:43;height:86" coordsize="87,172" path="m87,135l24,172,,,87,135xe" fillcolor="black" stroked="f">
                <v:path arrowok="t"/>
              </v:shape>
              <v:shape id="_x0000_s1256" style="position:absolute;left:3080;top:4576;width:42;height:86" coordsize="83,172" path="m83,172l59,,,43,83,172xe" fillcolor="black" stroked="f">
                <v:path arrowok="t"/>
              </v:shape>
              <v:shape id="_x0000_s1257" style="position:absolute;left:3080;top:4576;width:73;height:86" coordsize="146,172" path="m146,135l83,172,,43,59,r87,135xe" filled="f" strokeweight="0">
                <v:path arrowok="t"/>
              </v:shape>
              <v:shape id="_x0000_s1258" style="position:absolute;left:3060;top:4514;width:50;height:84" coordsize="101,167" path="m101,124l42,167,,,101,124xe" fillcolor="black" stroked="f">
                <v:path arrowok="t"/>
              </v:shape>
              <v:shape id="_x0000_s1259" style="position:absolute;left:3033;top:4514;width:47;height:84" coordsize="96,167" path="m96,167l54,,,49,96,167xe" fillcolor="black" stroked="f">
                <v:path arrowok="t"/>
              </v:shape>
              <v:shape id="_x0000_s1260" style="position:absolute;left:3033;top:4514;width:77;height:84" coordsize="155,167" path="m155,124l96,167,,49,54,,155,124xe" filled="f" strokeweight="0">
                <v:path arrowok="t"/>
              </v:shape>
              <v:shape id="_x0000_s1261" style="position:absolute;left:3003;top:4458;width:57;height:80" coordsize="113,162" path="m113,113l59,162,,,113,113xe" fillcolor="black" stroked="f">
                <v:path arrowok="t"/>
              </v:shape>
              <v:shape id="_x0000_s1262" style="position:absolute;left:2979;top:4458;width:54;height:80" coordsize="107,162" path="m107,162l48,,,54,107,162xe" fillcolor="black" stroked="f">
                <v:path arrowok="t"/>
              </v:shape>
              <v:shape id="_x0000_s1263" style="position:absolute;left:2979;top:4458;width:81;height:80" coordsize="161,162" path="m161,113r-54,49l,54,48,,161,113xe" filled="f" strokeweight="0">
                <v:path arrowok="t"/>
              </v:shape>
              <v:shape id="_x0000_s1264" style="position:absolute;left:2941;top:4407;width:62;height:78" coordsize="125,155" path="m125,101l77,155,,,125,101xe" fillcolor="black" stroked="f">
                <v:path arrowok="t"/>
              </v:shape>
              <v:shape id="_x0000_s1265" style="position:absolute;left:2920;top:4407;width:59;height:78" coordsize="118,155" path="m118,155l41,,,60r118,95xe" fillcolor="black" stroked="f">
                <v:path arrowok="t"/>
              </v:shape>
              <v:shape id="_x0000_s1266" style="position:absolute;left:2920;top:4407;width:83;height:78" coordsize="166,155" path="m166,101r-48,54l,60,41,,166,101xe" filled="f" strokeweight="0">
                <v:path arrowok="t"/>
              </v:shape>
              <v:shape id="_x0000_s1267" style="position:absolute;left:2874;top:4364;width:67;height:73" coordsize="133,147" path="m133,87l92,147,,,133,87xe" fillcolor="black" stroked="f">
                <v:path arrowok="t"/>
              </v:shape>
              <v:shape id="_x0000_s1268" style="position:absolute;left:2856;top:4364;width:64;height:73" coordsize="129,147" path="m129,147l37,,,63r129,84xe" fillcolor="black" stroked="f">
                <v:path arrowok="t"/>
              </v:shape>
              <v:shape id="_x0000_s1269" style="position:absolute;left:2856;top:4364;width:85;height:73" coordsize="170,147" path="m170,87r-41,60l,63,37,,170,87xe" filled="f" strokeweight="0">
                <v:path arrowok="t"/>
              </v:shape>
              <v:shape id="_x0000_s1270" style="position:absolute;left:2803;top:4327;width:71;height:68" coordsize="143,136" path="m143,73r-37,63l,,143,73xe" fillcolor="black" stroked="f">
                <v:path arrowok="t"/>
              </v:shape>
              <v:shape id="_x0000_s1271" style="position:absolute;left:2788;top:4327;width:68;height:68" coordsize="135,136" path="m135,136l29,,,67r135,69xe" fillcolor="black" stroked="f">
                <v:path arrowok="t"/>
              </v:shape>
              <v:shape id="_x0000_s1272" style="position:absolute;left:2788;top:4327;width:86;height:68" coordsize="172,136" path="m172,73r-37,63l,67,29,,172,73xe" filled="f" strokeweight="0">
                <v:path arrowok="t"/>
              </v:shape>
              <v:shape id="_x0000_s1273" style="position:absolute;left:2728;top:4299;width:75;height:61" coordsize="149,124" path="m149,57r-29,67l,,149,57xe" fillcolor="black" stroked="f">
                <v:path arrowok="t"/>
              </v:shape>
              <v:shape id="_x0000_s1274" style="position:absolute;left:2717;top:4299;width:71;height:61" coordsize="143,124" path="m143,124l23,,,70r143,54xe" fillcolor="black" stroked="f">
                <v:path arrowok="t"/>
              </v:shape>
              <v:shape id="_x0000_s1275" style="position:absolute;left:2717;top:4299;width:86;height:61" coordsize="172,124" path="m172,57r-29,67l,70,23,,172,57xe" filled="f" strokeweight="0">
                <v:path arrowok="t"/>
              </v:shape>
              <v:shape id="_x0000_s1276" style="position:absolute;left:2652;top:4278;width:76;height:55" coordsize="153,112" path="m153,42r-23,70l,,153,42xe" fillcolor="black" stroked="f">
                <v:path arrowok="t"/>
              </v:shape>
              <v:shape id="_x0000_s1277" style="position:absolute;left:2644;top:4278;width:73;height:55" coordsize="145,112" path="m145,112l15,,,72r145,40xe" fillcolor="black" stroked="f">
                <v:path arrowok="t"/>
              </v:shape>
              <v:shape id="_x0000_s1278" style="position:absolute;left:2644;top:4278;width:84;height:55" coordsize="168,112" path="m168,42r-23,70l,72,15,,168,42xe" filled="f" strokeweight="0">
                <v:path arrowok="t"/>
              </v:shape>
              <v:shape id="_x0000_s1279" style="position:absolute;left:2573;top:4266;width:79;height:47" coordsize="158,96" path="m158,24l143,96,,,158,24xe" fillcolor="black" stroked="f">
                <v:path arrowok="t"/>
              </v:shape>
              <v:shape id="_x0000_s1280" style="position:absolute;left:2568;top:4266;width:76;height:47" coordsize="152,96" path="m152,96l9,,,71,152,96xe" fillcolor="black" stroked="f">
                <v:path arrowok="t"/>
              </v:shape>
              <v:shape id="_x0000_s1281" style="position:absolute;left:2568;top:4266;width:84;height:47" coordsize="167,96" path="m167,24l152,96,,71,9,,167,24xe" filled="f" strokeweight="0">
                <v:path arrowok="t"/>
              </v:shape>
              <v:shape id="_x0000_s1282" style="position:absolute;left:2493;top:4261;width:80;height:40" coordsize="160,80" path="m160,9r-9,71l,,160,9xe" fillcolor="black" stroked="f">
                <v:path arrowok="t"/>
              </v:shape>
              <v:shape id="_x0000_s1283" style="position:absolute;left:2493;top:4261;width:75;height:40" coordsize="151,80" path="m151,80l,,,73r151,7xe" fillcolor="black" stroked="f">
                <v:path arrowok="t"/>
              </v:shape>
              <v:shape id="_x0000_s1284" style="position:absolute;left:2493;top:4261;width:80;height:40" coordsize="160,80" path="m160,9r-9,71l,73,,,160,9xe" filled="f" strokeweight="0">
                <v:path arrowok="t"/>
              </v:shape>
              <v:shape id="_x0000_s1285" style="position:absolute;left:2413;top:4261;width:80;height:37" coordsize="159,73" path="m159,r,73l,9,159,xe" fillcolor="black" stroked="f">
                <v:path arrowok="t"/>
              </v:shape>
              <v:shape id="_x0000_s1286" style="position:absolute;left:2413;top:4266;width:80;height:35" coordsize="159,71" path="m159,64l,,7,71,159,64xe" fillcolor="black" stroked="f">
                <v:path arrowok="t"/>
              </v:shape>
              <v:shape id="_x0000_s1287" style="position:absolute;left:2413;top:4261;width:80;height:40" coordsize="159,80" path="m159,r,73l7,80,,9,159,xe" filled="f" strokeweight="0">
                <v:path arrowok="t"/>
              </v:shape>
              <v:shape id="_x0000_s1288" style="position:absolute;left:2334;top:4266;width:82;height:35" coordsize="165,71" path="m158,r7,71l,24,158,xe" fillcolor="black" stroked="f">
                <v:path arrowok="t"/>
              </v:shape>
              <v:shape id="_x0000_s1289" style="position:absolute;left:2334;top:4278;width:82;height:35" coordsize="165,72" path="m165,47l,,15,72,165,47xe" fillcolor="black" stroked="f">
                <v:path arrowok="t"/>
              </v:shape>
              <v:shape id="_x0000_s1290" style="position:absolute;left:2334;top:4266;width:82;height:47" coordsize="165,96" path="m158,r7,71l15,96,,24,158,xe" filled="f" strokeweight="0">
                <v:path arrowok="t"/>
              </v:shape>
              <v:shape id="_x0000_s1291" style="position:absolute;left:2257;top:4278;width:85;height:35" coordsize="170,72" path="m155,r15,72l,42,155,xe" fillcolor="black" stroked="f">
                <v:path arrowok="t"/>
              </v:shape>
              <v:shape id="_x0000_s1292" style="position:absolute;left:2257;top:4299;width:85;height:34" coordsize="170,70" path="m170,30l,,23,70,170,30xe" fillcolor="black" stroked="f">
                <v:path arrowok="t"/>
              </v:shape>
              <v:shape id="_x0000_s1293" style="position:absolute;left:2257;top:4278;width:85;height:55" coordsize="170,112" path="m155,r15,72l23,112,,42,155,xe" filled="f" strokeweight="0">
                <v:path arrowok="t"/>
              </v:shape>
              <v:shape id="_x0000_s1294" style="position:absolute;left:2182;top:4299;width:86;height:34" coordsize="172,70" path="m149,r23,70l,57,149,xe" fillcolor="black" stroked="f">
                <v:path arrowok="t"/>
              </v:shape>
              <v:shape id="_x0000_s1295" style="position:absolute;left:2182;top:4327;width:86;height:33" coordsize="172,67" path="m172,13l,,29,67,172,13xe" fillcolor="black" stroked="f">
                <v:path arrowok="t"/>
              </v:shape>
              <v:shape id="_x0000_s1296" style="position:absolute;left:2182;top:4299;width:86;height:61" coordsize="172,124" path="m149,r23,70l29,124,,57,149,xe" filled="f" strokeweight="0">
                <v:path arrowok="t"/>
              </v:shape>
              <v:shape id="_x0000_s1297" style="position:absolute;left:2111;top:4327;width:86;height:37" coordsize="172,73" path="m143,r29,67l,73,143,xe" fillcolor="black" stroked="f">
                <v:path arrowok="t"/>
              </v:shape>
              <v:shape id="_x0000_s1298" style="position:absolute;left:2111;top:4360;width:86;height:35" coordsize="172,69" path="m172,l,6,37,69,172,xe" fillcolor="black" stroked="f">
                <v:path arrowok="t"/>
              </v:shape>
              <v:shape id="_x0000_s1299" style="position:absolute;left:2111;top:4327;width:86;height:68" coordsize="172,136" path="m143,r29,67l37,136,,73,143,xe" filled="f" strokeweight="0">
                <v:path arrowok="t"/>
              </v:shape>
              <v:shape id="_x0000_s1300" style="position:absolute;left:2044;top:4364;width:85;height:43" coordsize="170,87" path="m133,r37,63l,87,133,xe" fillcolor="black" stroked="f">
                <v:path arrowok="t"/>
              </v:shape>
              <v:shape id="_x0000_s1301" style="position:absolute;left:2044;top:4395;width:85;height:42" coordsize="170,84" path="m170,l,24,43,84,170,xe" fillcolor="black" stroked="f">
                <v:path arrowok="t"/>
              </v:shape>
              <v:shape id="_x0000_s1302" style="position:absolute;left:2044;top:4364;width:85;height:73" coordsize="170,147" path="m133,r37,63l43,147,,87,133,xe" filled="f" strokeweight="0">
                <v:path arrowok="t"/>
              </v:shape>
              <v:shape id="_x0000_s1303" style="position:absolute;left:1982;top:4407;width:84;height:51" coordsize="166,101" path="m123,r43,60l,101,123,xe" fillcolor="black" stroked="f">
                <v:path arrowok="t"/>
              </v:shape>
              <v:shape id="_x0000_s1304" style="position:absolute;left:1982;top:4437;width:84;height:48" coordsize="166,95" path="m166,l,41,48,95,166,xe" fillcolor="black" stroked="f">
                <v:path arrowok="t"/>
              </v:shape>
              <v:shape id="_x0000_s1305" style="position:absolute;left:1982;top:4407;width:84;height:78" coordsize="166,155" path="m123,r43,60l48,155,,101,123,xe" filled="f" strokeweight="0">
                <v:path arrowok="t"/>
              </v:shape>
              <v:shape id="_x0000_s1306" style="position:absolute;left:1925;top:4458;width:82;height:56" coordsize="163,113" path="m115,r48,54l,113,115,xe" fillcolor="black" stroked="f">
                <v:path arrowok="t"/>
              </v:shape>
              <v:shape id="_x0000_s1307" style="position:absolute;left:1925;top:4485;width:82;height:53" coordsize="163,108" path="m163,l,59r56,49l163,xe" fillcolor="black" stroked="f">
                <v:path arrowok="t"/>
              </v:shape>
              <v:shape id="_x0000_s1308" style="position:absolute;left:1925;top:4458;width:82;height:80" coordsize="163,162" path="m115,r48,54l56,162,,113,115,xe" filled="f" strokeweight="0">
                <v:path arrowok="t"/>
              </v:shape>
              <v:shape id="_x0000_s1309" style="position:absolute;left:1875;top:4514;width:78;height:62" coordsize="155,124" path="m99,r56,49l,124,99,xe" fillcolor="black" stroked="f">
                <v:path arrowok="t"/>
              </v:shape>
              <v:shape id="_x0000_s1310" style="position:absolute;left:1875;top:4538;width:78;height:60" coordsize="155,118" path="m155,l,75r59,43l155,xe" fillcolor="black" stroked="f">
                <v:path arrowok="t"/>
              </v:shape>
              <v:shape id="_x0000_s1311" style="position:absolute;left:1875;top:4514;width:78;height:84" coordsize="155,167" path="m99,r56,49l59,167,,124,99,xe" filled="f" strokeweight="0">
                <v:path arrowok="t"/>
              </v:shape>
              <v:shape id="_x0000_s1312" style="position:absolute;left:1831;top:4576;width:74;height:68" coordsize="148,135" path="m89,r59,43l,135,89,xe" fillcolor="black" stroked="f">
                <v:path arrowok="t"/>
              </v:shape>
              <v:shape id="_x0000_s1313" style="position:absolute;left:1831;top:4598;width:74;height:64" coordsize="148,129" path="m148,l,92r65,37l148,xe" fillcolor="black" stroked="f">
                <v:path arrowok="t"/>
              </v:shape>
              <v:shape id="_x0000_s1314" style="position:absolute;left:1831;top:4576;width:74;height:86" coordsize="148,172" path="m89,r59,43l65,172,,135,89,xe" filled="f" strokeweight="0">
                <v:path arrowok="t"/>
              </v:shape>
              <v:shape id="_x0000_s1315" style="position:absolute;left:1796;top:4644;width:67;height:71" coordsize="136,143" path="m71,r65,37l,143,71,xe" fillcolor="black" stroked="f">
                <v:path arrowok="t"/>
              </v:shape>
              <v:shape id="_x0000_s1316" style="position:absolute;left:1796;top:4662;width:67;height:68" coordsize="136,135" path="m136,l,106r66,29l136,xe" fillcolor="black" stroked="f">
                <v:path arrowok="t"/>
              </v:shape>
              <v:shape id="_x0000_s1317" style="position:absolute;left:1796;top:4644;width:67;height:86" coordsize="136,172" path="m71,r65,37l66,172,,143,71,xe" filled="f" strokeweight="0">
                <v:path arrowok="t"/>
              </v:shape>
              <v:shape id="_x0000_s1318" style="position:absolute;left:1767;top:4715;width:62;height:75" coordsize="123,149" path="m57,r66,29l,149,57,xe" fillcolor="black" stroked="f">
                <v:path arrowok="t"/>
              </v:shape>
              <v:shape id="_x0000_s1319" style="position:absolute;left:1767;top:4730;width:62;height:71" coordsize="123,143" path="m123,l,120r69,23l123,xe" fillcolor="black" stroked="f">
                <v:path arrowok="t"/>
              </v:shape>
              <v:shape id="_x0000_s1320" style="position:absolute;left:1767;top:4715;width:62;height:86" coordsize="123,172" path="m57,r66,29l69,172,,149,57,xe" filled="f" strokeweight="0">
                <v:path arrowok="t"/>
              </v:shape>
              <v:shape id="_x0000_s1321" style="position:absolute;left:1746;top:4790;width:56;height:77" coordsize="111,155" path="m42,r69,23l,155,42,xe" fillcolor="black" stroked="f">
                <v:path arrowok="t"/>
              </v:shape>
              <v:shape id="_x0000_s1322" style="position:absolute;left:1746;top:4801;width:56;height:73" coordsize="111,146" path="m111,l,132r71,14l111,xe" fillcolor="black" stroked="f">
                <v:path arrowok="t"/>
              </v:shape>
              <v:shape id="_x0000_s1323" style="position:absolute;left:1746;top:4790;width:56;height:84" coordsize="111,169" path="m42,r69,23l71,169,,155,42,xe" filled="f" strokeweight="0">
                <v:path arrowok="t"/>
              </v:shape>
              <v:shape id="_x0000_s1324" style="position:absolute;left:1733;top:4867;width:49;height:79" coordsize="97,158" path="m26,l97,14,,158,26,xe" fillcolor="black" stroked="f">
                <v:path arrowok="t"/>
              </v:shape>
              <v:shape id="_x0000_s1325" style="position:absolute;left:1733;top:4874;width:49;height:76" coordsize="97,151" path="m97,l,144r73,7l97,xe" fillcolor="black" stroked="f">
                <v:path arrowok="t"/>
              </v:shape>
              <v:shape id="_x0000_s1326" style="position:absolute;left:1733;top:4867;width:49;height:83" coordsize="97,165" path="m26,l97,14,73,165,,158,26,xe" filled="f" strokeweight="0">
                <v:path arrowok="t"/>
              </v:shape>
              <v:shape id="_x0000_s1327" style="position:absolute;left:1730;top:4946;width:40;height:80" coordsize="80,160" path="m7,l80,7,,160,7,xe" fillcolor="black" stroked="f">
                <v:path arrowok="t"/>
              </v:shape>
              <v:shape id="_x0000_s1328" style="position:absolute;left:1730;top:4950;width:40;height:76" coordsize="80,153" path="m80,l,153r73,l80,xe" fillcolor="black" stroked="f">
                <v:path arrowok="t"/>
              </v:shape>
              <v:shape id="_x0000_s1329" style="position:absolute;left:1730;top:4946;width:40;height:80" coordsize="80,160" path="m7,l80,7,73,160,,160,7,xe" filled="f" strokeweight="0">
                <v:path arrowok="t"/>
              </v:shape>
              <v:shape id="_x0000_s1330" style="position:absolute;left:1730;top:5026;width:36;height:80" coordsize="73,160" path="m,l73,,7,160,,xe" fillcolor="black" stroked="f">
                <v:path arrowok="t"/>
              </v:shape>
              <v:shape id="_x0000_s1331" style="position:absolute;left:1733;top:5026;width:37;height:80" coordsize="73,160" path="m66,l,160r73,-8l66,xe" fillcolor="black" stroked="f">
                <v:path arrowok="t"/>
              </v:shape>
              <v:shape id="_x0000_s1332" style="position:absolute;left:1730;top:5026;width:40;height:80" coordsize="80,160" path="m,l73,r7,152l7,160,,xe" filled="f" strokeweight="0">
                <v:path arrowok="t"/>
              </v:shape>
              <v:shape id="_x0000_s1333" style="position:absolute;left:1733;top:5102;width:37;height:82" coordsize="73,165" path="m,8l73,,26,165,,8xe" fillcolor="black" stroked="f">
                <v:path arrowok="t"/>
              </v:shape>
              <v:shape id="_x0000_s1334" style="position:absolute;left:1746;top:5102;width:36;height:82" coordsize="71,165" path="m47,l,165,71,151,47,xe" fillcolor="black" stroked="f">
                <v:path arrowok="t"/>
              </v:shape>
              <v:shape id="_x0000_s1335" style="position:absolute;left:1733;top:5102;width:49;height:82" coordsize="97,165" path="m,8l73,,97,151,26,165,,8xe" filled="f" strokeweight="0">
                <v:path arrowok="t"/>
              </v:shape>
              <v:shape id="_x0000_s1336" style="position:absolute;left:1746;top:5177;width:36;height:85" coordsize="71,168" path="m,14l71,,42,168,,14xe" fillcolor="black" stroked="f">
                <v:path arrowok="t"/>
              </v:shape>
              <v:shape id="_x0000_s1337" style="position:absolute;left:1767;top:5177;width:35;height:85" coordsize="69,168" path="m29,l,168,69,146,29,xe" fillcolor="black" stroked="f">
                <v:path arrowok="t"/>
              </v:shape>
              <v:shape id="_x0000_s1338" style="position:absolute;left:1746;top:5177;width:56;height:85" coordsize="111,168" path="m,14l71,r40,146l42,168,,14xe" filled="f" strokeweight="0">
                <v:path arrowok="t"/>
              </v:shape>
              <v:shape id="_x0000_s1339" style="position:absolute;left:1767;top:5250;width:35;height:86" coordsize="69,172" path="m,22l69,,57,172,,22xe" fillcolor="black" stroked="f">
                <v:path arrowok="t"/>
              </v:shape>
              <v:shape id="_x0000_s1340" style="position:absolute;left:1796;top:5250;width:33;height:86" coordsize="66,172" path="m12,l,172,66,142,12,xe" fillcolor="black" stroked="f">
                <v:path arrowok="t"/>
              </v:shape>
              <v:shape id="_x0000_s1341" style="position:absolute;left:1767;top:5250;width:62;height:86" coordsize="123,172" path="m,22l69,r54,142l57,172,,22xe" filled="f" strokeweight="0">
                <v:path arrowok="t"/>
              </v:shape>
              <v:shape id="_x0000_s1342" style="position:absolute;left:1796;top:5322;width:35;height:86" coordsize="71,173" path="m,30l66,r5,173l,30xe" fillcolor="black" stroked="f">
                <v:path arrowok="t"/>
              </v:shape>
              <v:shape id="_x0000_s1343" style="position:absolute;left:1829;top:5322;width:34;height:86" coordsize="70,173" path="m,l5,173,70,136,,xe" fillcolor="black" stroked="f">
                <v:path arrowok="t"/>
              </v:shape>
              <v:shape id="_x0000_s1344" style="position:absolute;left:1796;top:5322;width:67;height:86" coordsize="136,173" path="m,30l66,r70,136l71,173,,30xe" filled="f" strokeweight="0">
                <v:path arrowok="t"/>
              </v:shape>
              <v:shape id="_x0000_s1345" style="position:absolute;left:1831;top:5390;width:44;height:86" coordsize="89,172" path="m,37l65,,89,172,,37xe" fillcolor="black" stroked="f">
                <v:path arrowok="t"/>
              </v:shape>
              <v:shape id="_x0000_s1346" style="position:absolute;left:1863;top:5390;width:42;height:86" coordsize="83,172" path="m,l24,172,83,129,,xe" fillcolor="black" stroked="f">
                <v:path arrowok="t"/>
              </v:shape>
              <v:shape id="_x0000_s1347" style="position:absolute;left:1831;top:5390;width:74;height:86" coordsize="148,172" path="m,37l65,r83,129l89,172,,37xe" filled="f" strokeweight="0">
                <v:path arrowok="t"/>
              </v:shape>
              <v:shape id="_x0000_s1348" style="position:absolute;left:1875;top:5454;width:50;height:83" coordsize="99,167" path="m,43l59,,99,167,,43xe" fillcolor="black" stroked="f">
                <v:path arrowok="t"/>
              </v:shape>
              <v:shape id="_x0000_s1349" style="position:absolute;left:1905;top:5454;width:48;height:83" coordsize="96,167" path="m,l40,167,96,118,,xe" fillcolor="black" stroked="f">
                <v:path arrowok="t"/>
              </v:shape>
              <v:shape id="_x0000_s1350" style="position:absolute;left:1875;top:5454;width:78;height:83" coordsize="155,167" path="m,43l59,r96,118l99,167,,43xe" filled="f" strokeweight="0">
                <v:path arrowok="t"/>
              </v:shape>
              <v:shape id="_x0000_s1351" style="position:absolute;left:1925;top:5513;width:57;height:81" coordsize="115,162" path="m,49l56,r59,162l,49xe" fillcolor="black" stroked="f">
                <v:path arrowok="t"/>
              </v:shape>
              <v:shape id="_x0000_s1352" style="position:absolute;left:1953;top:5513;width:54;height:81" coordsize="107,162" path="m,l59,162r48,-54l,xe" fillcolor="black" stroked="f">
                <v:path arrowok="t"/>
              </v:shape>
              <v:shape id="_x0000_s1353" style="position:absolute;left:1925;top:5513;width:82;height:81" coordsize="163,162" path="m,49l56,,163,108r-48,54l,49xe" filled="f" strokeweight="0">
                <v:path arrowok="t"/>
              </v:shape>
              <v:shape id="_x0000_s1354" style="position:absolute;left:1982;top:5567;width:62;height:77" coordsize="123,154" path="m,54l48,r75,154l,54xe" fillcolor="black" stroked="f">
                <v:path arrowok="t"/>
              </v:shape>
              <v:shape id="_x0000_s1355" style="position:absolute;left:2007;top:5567;width:59;height:77" coordsize="118,154" path="m,l75,154,118,95,,xe" fillcolor="black" stroked="f">
                <v:path arrowok="t"/>
              </v:shape>
              <v:shape id="_x0000_s1356" style="position:absolute;left:1982;top:5567;width:84;height:77" coordsize="166,154" path="m,54l48,,166,95r-43,59l,54xe" filled="f" strokeweight="0">
                <v:path arrowok="t"/>
              </v:shape>
              <v:shape id="_x0000_s1357" style="position:absolute;left:2044;top:5615;width:67;height:73" coordsize="133,146" path="m,59l43,r90,146l,59xe" fillcolor="black" stroked="f">
                <v:path arrowok="t"/>
              </v:shape>
              <v:shape id="_x0000_s1358" style="position:absolute;left:2066;top:5615;width:63;height:73" coordsize="127,146" path="m,l90,146,127,84,,xe" fillcolor="black" stroked="f">
                <v:path arrowok="t"/>
              </v:shape>
              <v:shape id="_x0000_s1359" style="position:absolute;left:2044;top:5615;width:85;height:73" coordsize="170,146" path="m,59l43,,170,84r-37,62l,59xe" filled="f" strokeweight="0">
                <v:path arrowok="t"/>
              </v:shape>
              <v:shape id="_x0000_s1360" style="position:absolute;left:2111;top:5656;width:71;height:68" coordsize="143,135" path="m,62l37,,143,135,,62xe" fillcolor="black" stroked="f">
                <v:path arrowok="t"/>
              </v:shape>
              <v:shape id="_x0000_s1361" style="position:absolute;left:2129;top:5656;width:68;height:68" coordsize="135,135" path="m,l106,135,135,69,,xe" fillcolor="black" stroked="f">
                <v:path arrowok="t"/>
              </v:shape>
              <v:shape id="_x0000_s1362" style="position:absolute;left:2111;top:5656;width:86;height:68" coordsize="172,135" path="m,62l37,,172,69r-29,66l,62xe" filled="f" strokeweight="0">
                <v:path arrowok="t"/>
              </v:shape>
              <v:shape id="_x0000_s1363" style="position:absolute;left:2182;top:5691;width:75;height:62" coordsize="149,124" path="m,66l29,,149,124,,66xe" fillcolor="black" stroked="f">
                <v:path arrowok="t"/>
              </v:shape>
              <v:shape id="_x0000_s1364" style="position:absolute;left:2197;top:5691;width:71;height:62" coordsize="143,124" path="m,l120,124,143,54,,xe" fillcolor="black" stroked="f">
                <v:path arrowok="t"/>
              </v:shape>
              <v:shape id="_x0000_s1365" style="position:absolute;left:2182;top:5691;width:86;height:62" coordsize="172,124" path="m,66l29,,172,54r-23,70l,66xe" filled="f" strokeweight="0">
                <v:path arrowok="t"/>
              </v:shape>
              <v:shape id="_x0000_s1366" style="position:absolute;left:2257;top:5718;width:77;height:56" coordsize="155,111" path="m,70l23,,155,111,,70xe" fillcolor="black" stroked="f">
                <v:path arrowok="t"/>
              </v:shape>
              <v:shape id="_x0000_s1367" style="position:absolute;left:2268;top:5718;width:74;height:56" coordsize="147,111" path="m,l132,111,147,40,,xe" fillcolor="black" stroked="f">
                <v:path arrowok="t"/>
              </v:shape>
              <v:shape id="_x0000_s1368" style="position:absolute;left:2257;top:5718;width:85;height:56" coordsize="170,111" path="m,70l23,,170,40r-15,71l,70xe" filled="f" strokeweight="0">
                <v:path arrowok="t"/>
              </v:shape>
              <v:shape id="_x0000_s1369" style="position:absolute;left:2334;top:5738;width:79;height:48" coordsize="158,96" path="m,71l15,,158,96,,71xe" fillcolor="black" stroked="f">
                <v:path arrowok="t"/>
              </v:shape>
              <v:shape id="_x0000_s1370" style="position:absolute;left:2342;top:5738;width:74;height:48" coordsize="150,96" path="m,l143,96r7,-71l,xe" fillcolor="black" stroked="f">
                <v:path arrowok="t"/>
              </v:shape>
              <v:shape id="_x0000_s1371" style="position:absolute;left:2334;top:5738;width:82;height:48" coordsize="165,96" path="m,71l15,,165,25r-7,71l,71xe" filled="f" strokeweight="0">
                <v:path arrowok="t"/>
              </v:shape>
              <v:shape id="_x0000_s1372" style="position:absolute;left:2413;top:5750;width:80;height:40" coordsize="159,80" path="m,71l7,,159,80,,71xe" fillcolor="black" stroked="f">
                <v:path arrowok="t"/>
              </v:shape>
              <v:shape id="_x0000_s1373" style="position:absolute;left:2416;top:5750;width:77;height:40" coordsize="152,80" path="m,l152,80r,-74l,xe" fillcolor="black" stroked="f">
                <v:path arrowok="t"/>
              </v:shape>
              <v:shape id="_x0000_s1374" style="position:absolute;left:2413;top:5750;width:80;height:40" coordsize="159,80" path="m,71l7,,159,6r,74l,71xe" filled="f" strokeweight="0">
                <v:path arrowok="t"/>
              </v:shape>
              <v:shape id="_x0000_s1375" style="position:absolute;left:6030;top:5919;width:3095;height:36" coordsize="6189,73" path="m,l,73,6189,,,xe" fillcolor="black" stroked="f">
                <v:path arrowok="t"/>
              </v:shape>
              <v:shape id="_x0000_s1376" style="position:absolute;left:6030;top:5919;width:3095;height:36" coordsize="6189,73" path="m,73l6189,r,73l,73xe" fillcolor="black" stroked="f">
                <v:path arrowok="t"/>
              </v:shape>
              <v:rect id="_x0000_s1377" style="position:absolute;left:6030;top:5919;width:3095;height:36" filled="f" strokeweight="3e-5mm"/>
              <v:shape id="_x0000_s1378" style="position:absolute;left:8781;top:5754;width:605;height:36" coordsize="1208,74" path="m,l,74,1208,,,xe" fillcolor="black" stroked="f">
                <v:path arrowok="t"/>
              </v:shape>
              <v:shape id="_x0000_s1379" style="position:absolute;left:8781;top:5754;width:605;height:36" coordsize="1208,74" path="m,74l1208,r,74l,74xe" fillcolor="black" stroked="f">
                <v:path arrowok="t"/>
              </v:shape>
              <v:rect id="_x0000_s1380" style="position:absolute;left:8781;top:5754;width:605;height:36" filled="f" strokeweight="3e-5mm"/>
              <v:shape id="_x0000_s1381" style="position:absolute;left:7447;top:5518;width:166;height:37" coordsize="332,73" path="m332,r,73l,4,332,xe" fillcolor="black" stroked="f">
                <v:path arrowok="t"/>
              </v:shape>
              <v:shape id="_x0000_s1382" style="position:absolute;left:7447;top:5520;width:166;height:36" coordsize="332,73" path="m332,69l,,4,73,332,69xe" fillcolor="black" stroked="f">
                <v:path arrowok="t"/>
              </v:shape>
              <v:shape id="_x0000_s1383" style="position:absolute;left:7447;top:5518;width:166;height:38" coordsize="332,77" path="m332,r,73l4,77,,4,332,xe" filled="f" strokeweight="0">
                <v:path arrowok="t"/>
              </v:shape>
              <v:shape id="_x0000_s1384" style="position:absolute;left:7281;top:5520;width:168;height:36" coordsize="336,73" path="m332,r4,73l,21,332,xe" fillcolor="black" stroked="f">
                <v:path arrowok="t"/>
              </v:shape>
              <v:shape id="_x0000_s1385" style="position:absolute;left:7281;top:5530;width:168;height:37" coordsize="336,73" path="m336,52l,,7,73,336,52xe" fillcolor="black" stroked="f">
                <v:path arrowok="t"/>
              </v:shape>
              <v:shape id="_x0000_s1386" style="position:absolute;left:7281;top:5520;width:168;height:47" coordsize="336,94" path="m332,r4,73l7,94,,21,332,xe" filled="f" strokeweight="0">
                <v:path arrowok="t"/>
              </v:shape>
              <v:shape id="_x0000_s1387" style="position:absolute;left:7116;top:5530;width:169;height:37" coordsize="336,73" path="m329,r7,73l,40,329,xe" fillcolor="black" stroked="f">
                <v:path arrowok="t"/>
              </v:shape>
              <v:shape id="_x0000_s1388" style="position:absolute;left:7116;top:5550;width:169;height:36" coordsize="336,71" path="m336,33l,,10,71,336,33xe" fillcolor="black" stroked="f">
                <v:path arrowok="t"/>
              </v:shape>
              <v:shape id="_x0000_s1389" style="position:absolute;left:7116;top:5530;width:169;height:56" coordsize="336,111" path="m329,r7,73l10,111,,40,329,xe" filled="f" strokeweight="0">
                <v:path arrowok="t"/>
              </v:shape>
              <v:shape id="_x0000_s1390" style="position:absolute;left:6953;top:5550;width:168;height:36" coordsize="337,71" path="m327,r10,71l,55,327,xe" fillcolor="black" stroked="f">
                <v:path arrowok="t"/>
              </v:shape>
              <v:shape id="_x0000_s1391" style="position:absolute;left:6953;top:5578;width:168;height:36" coordsize="337,72" path="m337,16l,,14,72,337,16xe" fillcolor="black" stroked="f">
                <v:path arrowok="t"/>
              </v:shape>
              <v:shape id="_x0000_s1392" style="position:absolute;left:6953;top:5550;width:168;height:64" coordsize="337,127" path="m327,r10,71l14,127,,55,327,xe" filled="f" strokeweight="0">
                <v:path arrowok="t"/>
              </v:shape>
              <v:shape id="_x0000_s1393" style="position:absolute;left:6791;top:5578;width:169;height:37" coordsize="339,73" path="m325,r14,72l,73,325,xe" fillcolor="black" stroked="f">
                <v:path arrowok="t"/>
              </v:shape>
              <v:shape id="_x0000_s1394" style="position:absolute;left:6791;top:5614;width:169;height:36" coordsize="339,73" path="m339,l,1,20,73,339,xe" fillcolor="black" stroked="f">
                <v:path arrowok="t"/>
              </v:shape>
              <v:shape id="_x0000_s1395" style="position:absolute;left:6791;top:5578;width:169;height:72" coordsize="339,145" path="m325,r14,72l20,145,,73,325,xe" filled="f" strokeweight="0">
                <v:path arrowok="t"/>
              </v:shape>
              <v:shape id="_x0000_s1396" style="position:absolute;left:6631;top:5615;width:169;height:45" coordsize="339,91" path="m319,r20,72l,91,319,xe" fillcolor="black" stroked="f">
                <v:path arrowok="t"/>
              </v:shape>
              <v:shape id="_x0000_s1397" style="position:absolute;left:6631;top:5650;width:169;height:45" coordsize="339,88" path="m339,l,19,23,88,339,xe" fillcolor="black" stroked="f">
                <v:path arrowok="t"/>
              </v:shape>
              <v:shape id="_x0000_s1398" style="position:absolute;left:6631;top:5615;width:169;height:80" coordsize="339,160" path="m319,r20,72l23,160,,91,319,xe" filled="f" strokeweight="0">
                <v:path arrowok="t"/>
              </v:shape>
              <v:shape id="_x0000_s1399" style="position:absolute;left:6474;top:5660;width:168;height:53" coordsize="337,106" path="m314,r23,69l,106,314,xe" fillcolor="black" stroked="f">
                <v:path arrowok="t"/>
              </v:shape>
              <v:shape id="_x0000_s1400" style="position:absolute;left:6474;top:5695;width:168;height:53" coordsize="337,106" path="m337,l,37r24,69l337,xe" fillcolor="black" stroked="f">
                <v:path arrowok="t"/>
              </v:shape>
              <v:shape id="_x0000_s1401" style="position:absolute;left:6474;top:5660;width:168;height:88" coordsize="337,175" path="m314,r23,69l24,175,,106,314,xe" filled="f" strokeweight="0">
                <v:path arrowok="t"/>
              </v:shape>
              <v:shape id="_x0000_s1402" style="position:absolute;left:6319;top:5713;width:167;height:62" coordsize="333,123" path="m309,r24,69l,123,309,xe" fillcolor="black" stroked="f">
                <v:path arrowok="t"/>
              </v:shape>
              <v:shape id="_x0000_s1403" style="position:absolute;left:6319;top:5748;width:167;height:61" coordsize="333,122" path="m333,l,54r29,68l333,xe" fillcolor="black" stroked="f">
                <v:path arrowok="t"/>
              </v:shape>
              <v:shape id="_x0000_s1404" style="position:absolute;left:6319;top:5713;width:167;height:96" coordsize="333,191" path="m309,r24,69l29,191,,123,309,xe" filled="f" strokeweight="0">
                <v:path arrowok="t"/>
              </v:shape>
              <v:shape id="_x0000_s1405" style="position:absolute;left:6169;top:5775;width:165;height:69" coordsize="330,139" path="m301,r29,68l,139,301,xe" fillcolor="black" stroked="f">
                <v:path arrowok="t"/>
              </v:shape>
              <v:shape id="_x0000_s1406" style="position:absolute;left:6169;top:5809;width:165;height:68" coordsize="330,137" path="m330,l,71r32,66l330,xe" fillcolor="black" stroked="f">
                <v:path arrowok="t"/>
              </v:shape>
              <v:shape id="_x0000_s1407" style="position:absolute;left:6169;top:5775;width:165;height:102" coordsize="330,205" path="m301,r29,68l32,205,,139,301,xe" filled="f" strokeweight="0">
                <v:path arrowok="t"/>
              </v:shape>
              <v:shape id="_x0000_s1408" style="position:absolute;left:6022;top:5844;width:163;height:78" coordsize="327,155" path="m295,r32,66l,155,295,xe" fillcolor="black" stroked="f">
                <v:path arrowok="t"/>
              </v:shape>
              <v:shape id="_x0000_s1409" style="position:absolute;left:6022;top:5877;width:163;height:77" coordsize="327,153" path="m327,l,89r37,64l327,xe" fillcolor="black" stroked="f">
                <v:path arrowok="t"/>
              </v:shape>
              <v:shape id="_x0000_s1410" style="position:absolute;left:6022;top:5844;width:163;height:110" coordsize="327,219" path="m295,r32,66l37,219,,155,295,xe" filled="f" strokeweight="0">
                <v:path arrowok="t"/>
              </v:shape>
              <v:shape id="_x0000_s1411" style="position:absolute;left:8993;top:5847;width:141;height:107" coordsize="282,213" path="m282,149r-35,64l,,282,149xe" fillcolor="black" stroked="f">
                <v:path arrowok="t"/>
              </v:shape>
              <v:shape id="_x0000_s1412" style="position:absolute;left:8977;top:5847;width:139;height:107" coordsize="280,213" path="m280,213l33,,,66,280,213xe" fillcolor="black" stroked="f">
                <v:path arrowok="t"/>
              </v:shape>
              <v:shape id="_x0000_s1413" style="position:absolute;left:8977;top:5847;width:157;height:107" coordsize="315,213" path="m315,149r-35,64l,66,33,,315,149xe" filled="f" strokeweight="0">
                <v:path arrowok="t"/>
              </v:shape>
              <v:shape id="_x0000_s1414" style="position:absolute;left:8849;top:5780;width:144;height:100" coordsize="288,200" path="m288,134r-33,66l,,288,134xe" fillcolor="black" stroked="f">
                <v:path arrowok="t"/>
              </v:shape>
              <v:shape id="_x0000_s1415" style="position:absolute;left:8834;top:5780;width:143;height:100" coordsize="284,200" path="m284,200l29,,,67,284,200xe" fillcolor="black" stroked="f">
                <v:path arrowok="t"/>
              </v:shape>
              <v:shape id="_x0000_s1416" style="position:absolute;left:8834;top:5780;width:159;height:100" coordsize="317,200" path="m317,134r-33,66l,67,29,,317,134xe" filled="f" strokeweight="0">
                <v:path arrowok="t"/>
              </v:shape>
              <v:shape id="_x0000_s1417" style="position:absolute;left:8701;top:5720;width:148;height:94" coordsize="295,187" path="m295,120r-29,67l,,295,120xe" fillcolor="black" stroked="f">
                <v:path arrowok="t"/>
              </v:shape>
              <v:shape id="_x0000_s1418" style="position:absolute;left:8688;top:5720;width:146;height:94" coordsize="292,187" path="m292,187l26,,,69,292,187xe" fillcolor="black" stroked="f">
                <v:path arrowok="t"/>
              </v:shape>
              <v:shape id="_x0000_s1419" style="position:absolute;left:8688;top:5720;width:161;height:94" coordsize="321,187" path="m321,120r-29,67l,69,26,,321,120xe" filled="f" strokeweight="0">
                <v:path arrowok="t"/>
              </v:shape>
              <v:shape id="_x0000_s1420" style="position:absolute;left:8551;top:5668;width:150;height:87" coordsize="300,174" path="m300,105r-26,69l,,300,105xe" fillcolor="black" stroked="f">
                <v:path arrowok="t"/>
              </v:shape>
              <v:shape id="_x0000_s1421" style="position:absolute;left:8541;top:5668;width:147;height:87" coordsize="295,174" path="m295,174l21,,,70,295,174xe" fillcolor="black" stroked="f">
                <v:path arrowok="t"/>
              </v:shape>
              <v:shape id="_x0000_s1422" style="position:absolute;left:8541;top:5668;width:160;height:87" coordsize="321,174" path="m321,105r-26,69l,70,21,,321,105xe" filled="f" strokeweight="0">
                <v:path arrowok="t"/>
              </v:shape>
              <v:shape id="_x0000_s1423" style="position:absolute;left:8398;top:5623;width:153;height:79" coordsize="306,158" path="m306,88r-21,70l,,306,88xe" fillcolor="black" stroked="f">
                <v:path arrowok="t"/>
              </v:shape>
              <v:shape id="_x0000_s1424" style="position:absolute;left:8390;top:5623;width:151;height:79" coordsize="302,158" path="m302,158l17,,,71r302,87xe" fillcolor="black" stroked="f">
                <v:path arrowok="t"/>
              </v:shape>
              <v:shape id="_x0000_s1425" style="position:absolute;left:8390;top:5623;width:161;height:79" coordsize="323,158" path="m323,88r-21,70l,71,17,,323,88xe" filled="f" strokeweight="0">
                <v:path arrowok="t"/>
              </v:shape>
              <v:shape id="_x0000_s1426" style="position:absolute;left:8244;top:5587;width:154;height:72" coordsize="309,144" path="m309,73r-17,71l,,309,73xe" fillcolor="black" stroked="f">
                <v:path arrowok="t"/>
              </v:shape>
              <v:shape id="_x0000_s1427" style="position:absolute;left:8237;top:5587;width:153;height:72" coordsize="306,144" path="m306,144l14,,,71r306,73xe" fillcolor="black" stroked="f">
                <v:path arrowok="t"/>
              </v:shape>
              <v:shape id="_x0000_s1428" style="position:absolute;left:8237;top:5587;width:161;height:72" coordsize="323,144" path="m323,73r-17,71l,71,14,,323,73xe" filled="f" strokeweight="0">
                <v:path arrowok="t"/>
              </v:shape>
              <v:shape id="_x0000_s1429" style="position:absolute;left:8088;top:5557;width:156;height:65" coordsize="313,130" path="m313,59r-14,71l,,313,59xe" fillcolor="black" stroked="f">
                <v:path arrowok="t"/>
              </v:shape>
            </v:group>
            <v:group id="_x0000_s1430" style="position:absolute;left:546;top:3350;width:8677;height:2587" coordorigin="546,3350" coordsize="8677,2587">
              <v:shape id="_x0000_s1431" style="position:absolute;left:8082;top:5557;width:155;height:65" coordsize="309,130" path="m309,130l10,,,73r309,57xe" fillcolor="black" stroked="f">
                <v:path arrowok="t"/>
              </v:shape>
              <v:shape id="_x0000_s1432" style="position:absolute;left:8082;top:5557;width:162;height:65" coordsize="323,130" path="m323,59r-14,71l,73,10,,323,59xe" filled="f" strokeweight="0">
                <v:path arrowok="t"/>
              </v:shape>
              <v:shape id="_x0000_s1433" style="position:absolute;left:7931;top:5536;width:157;height:58" coordsize="314,115" path="m314,42r-10,73l,,314,42xe" fillcolor="black" stroked="f">
                <v:path arrowok="t"/>
              </v:shape>
              <v:shape id="_x0000_s1434" style="position:absolute;left:7926;top:5536;width:156;height:58" coordsize="313,115" path="m313,115l9,,,73r313,42xe" fillcolor="black" stroked="f">
                <v:path arrowok="t"/>
              </v:shape>
              <v:shape id="_x0000_s1435" style="position:absolute;left:7926;top:5536;width:162;height:58" coordsize="323,115" path="m323,42r-10,73l,73,9,,323,42xe" filled="f" strokeweight="0">
                <v:path arrowok="t"/>
              </v:shape>
              <v:shape id="_x0000_s1436" style="position:absolute;left:7772;top:5523;width:159;height:50" coordsize="318,99" path="m318,26r-9,73l,,318,26xe" fillcolor="black" stroked="f">
                <v:path arrowok="t"/>
              </v:shape>
              <v:shape id="_x0000_s1437" style="position:absolute;left:7770;top:5523;width:156;height:50" coordsize="312,99" path="m312,99l3,,,73,312,99xe" fillcolor="black" stroked="f">
                <v:path arrowok="t"/>
              </v:shape>
              <v:shape id="_x0000_s1438" style="position:absolute;left:7770;top:5523;width:161;height:50" coordsize="321,99" path="m321,26r-9,73l,73,3,,321,26xe" filled="f" strokeweight="0">
                <v:path arrowok="t"/>
              </v:shape>
              <v:shape id="_x0000_s1439" style="position:absolute;left:7613;top:5518;width:159;height:42" coordsize="317,84" path="m317,11r-3,73l,,317,11xe" fillcolor="black" stroked="f">
                <v:path arrowok="t"/>
              </v:shape>
              <v:shape id="_x0000_s1440" style="position:absolute;left:7613;top:5518;width:157;height:42" coordsize="314,84" path="m314,84l,,,73,314,84xe" fillcolor="black" stroked="f">
                <v:path arrowok="t"/>
              </v:shape>
              <v:shape id="_x0000_s1441" style="position:absolute;left:7613;top:5518;width:159;height:42" coordsize="317,84" path="m317,11r-3,73l,73,,,317,11xe" filled="f" strokeweight="0">
                <v:path arrowok="t"/>
              </v:shape>
              <v:shape id="_x0000_s1442" style="position:absolute;left:7650;top:5536;width:223;height:236" coordsize="447,473" path="m,l96,134,202,257,320,370,447,473e" filled="f" strokeweight="0">
                <v:path arrowok="t"/>
              </v:shape>
              <v:shape id="_x0000_s1443" style="position:absolute;left:8394;top:5641;width:168;height:131" coordsize="335,263" path="m335,263l174,124,,e" filled="f" strokeweight="0">
                <v:path arrowok="t"/>
              </v:shape>
              <v:shape id="_x0000_s1444" style="position:absolute;left:7650;top:5536;width:88;height:236" coordsize="176,473" path="m,l47,162r59,158l176,473e" filled="f" strokeweight="0">
                <v:path arrowok="t"/>
              </v:shape>
              <v:shape id="_x0000_s1445" style="position:absolute;left:6661;top:5583;width:362;height:189" coordsize="724,377" path="m724,l562,40,408,99,262,175,125,269,,377e" filled="f" strokeweight="0">
                <v:path arrowok="t"/>
              </v:shape>
              <v:shape id="_x0000_s1446" style="position:absolute;left:7650;top:5536;width:30;height:236" coordsize="59,473" path="m59,473l58,315,39,155,,e" filled="f" strokeweight="0">
                <v:path arrowok="t"/>
              </v:shape>
              <v:shape id="_x0000_s1447" style="position:absolute;left:6817;top:5583;width:206;height:189" coordsize="413,377" path="m413,l321,33,237,80r-76,59l95,210,41,290,,377e" filled="f" strokeweight="0">
                <v:path arrowok="t"/>
              </v:shape>
              <v:shape id="_x0000_s1448" style="position:absolute;left:5577;top:4104;width:57;height:36" coordsize="113,73" path="m,73l,,113,67,,73xe" fillcolor="black" stroked="f">
                <v:path arrowok="t"/>
              </v:shape>
              <v:shape id="_x0000_s1449" style="position:absolute;left:5577;top:4101;width:57;height:37" coordsize="113,73" path="m,6l113,73,104,,,6xe" fillcolor="black" stroked="f">
                <v:path arrowok="t"/>
              </v:shape>
              <v:shape id="_x0000_s1450" style="position:absolute;left:5577;top:4101;width:57;height:39" coordsize="113,79" path="m,79l,6,104,r9,73l,79xe" filled="f" strokeweight="0">
                <v:path arrowok="t"/>
              </v:shape>
              <v:shape id="_x0000_s1451" style="position:absolute;left:5629;top:4101;width:60;height:37" coordsize="120,73" path="m9,73l,,120,51,9,73xe" fillcolor="black" stroked="f">
                <v:path arrowok="t"/>
              </v:shape>
              <v:shape id="_x0000_s1452" style="position:absolute;left:5629;top:4091;width:60;height:35" coordsize="120,71" path="m,20l120,71,101,,,20xe" fillcolor="black" stroked="f">
                <v:path arrowok="t"/>
              </v:shape>
              <v:shape id="_x0000_s1453" style="position:absolute;left:5629;top:4091;width:60;height:47" coordsize="120,93" path="m9,93l,20,101,r19,71l9,93xe" filled="f" strokeweight="0">
                <v:path arrowok="t"/>
              </v:shape>
              <v:shape id="_x0000_s1454" style="position:absolute;left:5680;top:4091;width:63;height:35" coordsize="127,71" path="m19,71l,,127,33,19,71xe" fillcolor="black" stroked="f">
                <v:path arrowok="t"/>
              </v:shape>
              <v:shape id="_x0000_s1455" style="position:absolute;left:5680;top:4073;width:63;height:34" coordsize="127,68" path="m,35l127,68,97,,,35xe" fillcolor="black" stroked="f">
                <v:path arrowok="t"/>
              </v:shape>
              <v:shape id="_x0000_s1456" style="position:absolute;left:5680;top:4073;width:63;height:53" coordsize="127,106" path="m19,106l,35,97,r30,68l19,106xe" filled="f" strokeweight="0">
                <v:path arrowok="t"/>
              </v:shape>
              <v:shape id="_x0000_s1457" style="position:absolute;left:5728;top:4073;width:65;height:34" coordsize="131,68" path="m30,68l,,131,14,30,68xe" fillcolor="black" stroked="f">
                <v:path arrowok="t"/>
              </v:shape>
              <v:shape id="_x0000_s1458" style="position:absolute;left:5728;top:4049;width:65;height:31" coordsize="131,63" path="m,49l131,63,92,,,49xe" fillcolor="black" stroked="f">
                <v:path arrowok="t"/>
              </v:shape>
              <v:shape id="_x0000_s1459" style="position:absolute;left:5728;top:4049;width:65;height:58" coordsize="131,117" path="m30,117l,49,92,r39,63l30,117xe" filled="f" strokeweight="0">
                <v:path arrowok="t"/>
              </v:shape>
              <v:shape id="_x0000_s1460" style="position:absolute;left:5774;top:4046;width:65;height:34" coordsize="131,68" path="m39,68l,5,131,,39,68xe" fillcolor="black" stroked="f">
                <v:path arrowok="t"/>
              </v:shape>
              <v:shape id="_x0000_s1461" style="position:absolute;left:5774;top:4019;width:65;height:30" coordsize="131,61" path="m,61l131,56,84,,,61xe" fillcolor="black" stroked="f">
                <v:path arrowok="t"/>
              </v:shape>
              <v:shape id="_x0000_s1462" style="position:absolute;left:5774;top:4019;width:65;height:61" coordsize="131,124" path="m39,124l,61,84,r47,56l39,124xe" filled="f" strokeweight="0">
                <v:path arrowok="t"/>
              </v:shape>
              <v:shape id="_x0000_s1463" style="position:absolute;left:5816;top:4006;width:64;height:40" coordsize="128,80" path="m47,80l,24,128,,47,80xe" fillcolor="black" stroked="f">
                <v:path arrowok="t"/>
              </v:shape>
              <v:shape id="_x0000_s1464" style="position:absolute;left:5816;top:3983;width:64;height:36" coordsize="128,71" path="m,71l128,47,73,,,71xe" fillcolor="black" stroked="f">
                <v:path arrowok="t"/>
              </v:shape>
              <v:shape id="_x0000_s1465" style="position:absolute;left:5816;top:3983;width:64;height:63" coordsize="128,127" path="m47,127l,71,73,r55,47l47,127xe" filled="f" strokeweight="0">
                <v:path arrowok="t"/>
              </v:shape>
              <v:shape id="_x0000_s1466" style="position:absolute;left:5852;top:3961;width:62;height:45" coordsize="123,91" path="m55,91l,44,123,,55,91xe" fillcolor="black" stroked="f">
                <v:path arrowok="t"/>
              </v:shape>
              <v:shape id="_x0000_s1467" style="position:absolute;left:5852;top:3941;width:62;height:42" coordsize="123,83" path="m,83l123,39,62,,,83xe" fillcolor="black" stroked="f">
                <v:path arrowok="t"/>
              </v:shape>
              <v:shape id="_x0000_s1468" style="position:absolute;left:5852;top:3941;width:62;height:65" coordsize="123,130" path="m55,130l,83,62,r61,39l55,130xe" filled="f" strokeweight="0">
                <v:path arrowok="t"/>
              </v:shape>
              <v:shape id="_x0000_s1469" style="position:absolute;left:5884;top:3912;width:58;height:49" coordsize="116,99" path="m61,99l,60,116,,61,99xe" fillcolor="black" stroked="f">
                <v:path arrowok="t"/>
              </v:shape>
              <v:shape id="_x0000_s1470" style="position:absolute;left:5884;top:3896;width:58;height:45" coordsize="116,91" path="m,91l116,31,50,,,91xe" fillcolor="black" stroked="f">
                <v:path arrowok="t"/>
              </v:shape>
              <v:shape id="_x0000_s1471" style="position:absolute;left:5884;top:3896;width:58;height:65" coordsize="116,130" path="m61,130l,91,50,r66,31l61,130xe" filled="f" strokeweight="0">
                <v:path arrowok="t"/>
              </v:shape>
              <v:shape id="_x0000_s1472" style="position:absolute;left:5909;top:3858;width:53;height:54" coordsize="106,107" path="m66,107l,76,106,,66,107xe" fillcolor="black" stroked="f">
                <v:path arrowok="t"/>
              </v:shape>
              <v:shape id="_x0000_s1473" style="position:absolute;left:5909;top:3847;width:53;height:49" coordsize="106,97" path="m,97l106,21,37,,,97xe" fillcolor="black" stroked="f">
                <v:path arrowok="t"/>
              </v:shape>
              <v:shape id="_x0000_s1474" style="position:absolute;left:5909;top:3847;width:53;height:65" coordsize="106,128" path="m66,128l,97,37,r69,21l66,128xe" filled="f" strokeweight="0">
                <v:path arrowok="t"/>
              </v:shape>
              <v:shape id="_x0000_s1475" style="position:absolute;left:5927;top:3802;width:47;height:56" coordsize="94,112" path="m69,112l,91,94,,69,112xe" fillcolor="black" stroked="f">
                <v:path arrowok="t"/>
              </v:shape>
              <v:shape id="_x0000_s1476" style="position:absolute;left:5927;top:3797;width:47;height:50" coordsize="94,101" path="m,101l94,10,22,,,101xe" fillcolor="black" stroked="f">
                <v:path arrowok="t"/>
              </v:shape>
              <v:shape id="_x0000_s1477" style="position:absolute;left:5927;top:3797;width:47;height:61" coordsize="94,122" path="m69,122l,101,22,,94,10,69,122xe" filled="f" strokeweight="0">
                <v:path arrowok="t"/>
              </v:shape>
              <v:shape id="_x0000_s1478" style="position:absolute;left:5938;top:3746;width:40;height:56" coordsize="80,113" path="m72,113l,103,80,,72,113xe" fillcolor="black" stroked="f">
                <v:path arrowok="t"/>
              </v:shape>
              <v:shape id="_x0000_s1479" style="position:absolute;left:5938;top:3746;width:40;height:51" coordsize="80,103" path="m,103l80,,7,,,103xe" fillcolor="black" stroked="f">
                <v:path arrowok="t"/>
              </v:shape>
              <v:shape id="_x0000_s1480" style="position:absolute;left:5938;top:3746;width:40;height:56" coordsize="80,113" path="m72,113l,103,7,,80,,72,113xe" filled="f" strokeweight="0">
                <v:path arrowok="t"/>
              </v:shape>
              <v:shape id="_x0000_s1481" style="position:absolute;left:5942;top:3689;width:36;height:57" coordsize="73,113" path="m73,113l,113,65,r8,113xe" fillcolor="black" stroked="f">
                <v:path arrowok="t"/>
              </v:shape>
              <v:shape id="_x0000_s1482" style="position:absolute;left:5938;top:3689;width:36;height:57" coordsize="72,113" path="m7,113l72,,,11,7,113xe" fillcolor="black" stroked="f">
                <v:path arrowok="t"/>
              </v:shape>
              <v:shape id="_x0000_s1483" style="position:absolute;left:5938;top:3689;width:40;height:57" coordsize="80,113" path="m80,113r-73,l,11,72,r8,113xe" filled="f" strokeweight="0">
                <v:path arrowok="t"/>
              </v:shape>
              <v:shape id="_x0000_s1484" style="position:absolute;left:5938;top:3633;width:36;height:61" coordsize="72,124" path="m72,113l,124,47,,72,113xe" fillcolor="black" stroked="f">
                <v:path arrowok="t"/>
              </v:shape>
              <v:shape id="_x0000_s1485" style="position:absolute;left:5927;top:3633;width:35;height:61" coordsize="69,124" path="m22,124l69,,,21,22,124xe" fillcolor="black" stroked="f">
                <v:path arrowok="t"/>
              </v:shape>
              <v:shape id="_x0000_s1486" style="position:absolute;left:5927;top:3633;width:47;height:61" coordsize="94,124" path="m94,113l22,124,,21,69,,94,113xe" filled="f" strokeweight="0">
                <v:path arrowok="t"/>
              </v:shape>
              <v:shape id="_x0000_s1487" style="position:absolute;left:5927;top:3580;width:35;height:63" coordsize="69,127" path="m69,106l,127,29,,69,106xe" fillcolor="black" stroked="f">
                <v:path arrowok="t"/>
              </v:shape>
              <v:shape id="_x0000_s1488" style="position:absolute;left:5909;top:3580;width:33;height:63" coordsize="66,127" path="m37,127l66,,,32r37,95xe" fillcolor="black" stroked="f">
                <v:path arrowok="t"/>
              </v:shape>
              <v:shape id="_x0000_s1489" style="position:absolute;left:5909;top:3580;width:53;height:63" coordsize="106,127" path="m106,106l37,127,,32,66,r40,106xe" filled="f" strokeweight="0">
                <v:path arrowok="t"/>
              </v:shape>
              <v:shape id="_x0000_s1490" style="position:absolute;left:5909;top:3530;width:33;height:65" coordsize="66,131" path="m66,99l,131,11,,66,99xe" fillcolor="black" stroked="f">
                <v:path arrowok="t"/>
              </v:shape>
              <v:shape id="_x0000_s1491" style="position:absolute;left:5884;top:3530;width:30;height:65" coordsize="61,131" path="m50,131l61,,,40r50,91xe" fillcolor="black" stroked="f">
                <v:path arrowok="t"/>
              </v:shape>
              <v:shape id="_x0000_s1492" style="position:absolute;left:5884;top:3530;width:58;height:65" coordsize="116,131" path="m116,99l50,131,,40,61,r55,99xe" filled="f" strokeweight="0">
                <v:path arrowok="t"/>
              </v:shape>
              <v:shape id="_x0000_s1493" style="position:absolute;left:5880;top:3485;width:34;height:65" coordsize="68,130" path="m68,90l7,130,,,68,90xe" fillcolor="black" stroked="f">
                <v:path arrowok="t"/>
              </v:shape>
              <v:shape id="_x0000_s1494" style="position:absolute;left:5852;top:3485;width:32;height:65" coordsize="62,130" path="m62,130l55,,,47r62,83xe" fillcolor="black" stroked="f">
                <v:path arrowok="t"/>
              </v:shape>
              <v:shape id="_x0000_s1495" style="position:absolute;left:5852;top:3485;width:62;height:65" coordsize="123,130" path="m123,90l62,130,,47,55,r68,90xe" filled="f" strokeweight="0">
                <v:path arrowok="t"/>
              </v:shape>
              <v:shape id="_x0000_s1496" style="position:absolute;left:5839;top:3445;width:41;height:63" coordsize="81,127" path="m81,80l26,127,,,81,80xe" fillcolor="black" stroked="f">
                <v:path arrowok="t"/>
              </v:shape>
              <v:shape id="_x0000_s1497" style="position:absolute;left:5816;top:3445;width:36;height:63" coordsize="73,127" path="m73,127l47,,,55r73,72xe" fillcolor="black" stroked="f">
                <v:path arrowok="t"/>
              </v:shape>
              <v:shape id="_x0000_s1498" style="position:absolute;left:5816;top:3445;width:64;height:63" coordsize="128,127" path="m128,80l73,127,,55,47,r81,80xe" filled="f" strokeweight="0">
                <v:path arrowok="t"/>
              </v:shape>
              <v:shape id="_x0000_s1499" style="position:absolute;left:5793;top:3411;width:46;height:62" coordsize="92,123" path="m92,68l45,123,,,92,68xe" fillcolor="black" stroked="f">
                <v:path arrowok="t"/>
              </v:shape>
              <v:shape id="_x0000_s1500" style="position:absolute;left:5774;top:3411;width:42;height:62" coordsize="84,123" path="m84,123l39,,,61r84,62xe" fillcolor="black" stroked="f">
                <v:path arrowok="t"/>
              </v:shape>
              <v:shape id="_x0000_s1501" style="position:absolute;left:5774;top:3411;width:65;height:62" coordsize="131,123" path="m131,68l84,123,,61,39,r92,68xe" filled="f" strokeweight="0">
                <v:path arrowok="t"/>
              </v:shape>
              <v:shape id="_x0000_s1502" style="position:absolute;left:5743;top:3384;width:50;height:57" coordsize="101,115" path="m101,54l62,115,,,101,54xe" fillcolor="black" stroked="f">
                <v:path arrowok="t"/>
              </v:shape>
              <v:shape id="_x0000_s1503" style="position:absolute;left:5728;top:3384;width:46;height:57" coordsize="92,115" path="m92,115l30,,,68r92,47xe" fillcolor="black" stroked="f">
                <v:path arrowok="t"/>
              </v:shape>
              <v:shape id="_x0000_s1504" style="position:absolute;left:5728;top:3384;width:65;height:57" coordsize="131,115" path="m131,54l92,115,,68,30,,131,54xe" filled="f" strokeweight="0">
                <v:path arrowok="t"/>
              </v:shape>
              <v:shape id="_x0000_s1505" style="position:absolute;left:5689;top:3365;width:54;height:53" coordsize="108,106" path="m108,38l78,106,,,108,38xe" fillcolor="black" stroked="f">
                <v:path arrowok="t"/>
              </v:shape>
              <v:shape id="_x0000_s1506" style="position:absolute;left:5680;top:3365;width:48;height:53" coordsize="97,106" path="m97,106l19,,,69r97,37xe" fillcolor="black" stroked="f">
                <v:path arrowok="t"/>
              </v:shape>
              <v:shape id="_x0000_s1507" style="position:absolute;left:5680;top:3365;width:63;height:53" coordsize="127,106" path="m127,38l97,106,,69,19,,127,38xe" filled="f" strokeweight="0">
                <v:path arrowok="t"/>
              </v:shape>
              <v:shape id="_x0000_s1508" style="position:absolute;left:5634;top:3354;width:55;height:46" coordsize="111,92" path="m111,23l92,92,,,111,23xe" fillcolor="black" stroked="f">
                <v:path arrowok="t"/>
              </v:shape>
              <v:shape id="_x0000_s1509" style="position:absolute;left:5629;top:3354;width:51;height:46" coordsize="101,92" path="m101,92l9,,,73,101,92xe" fillcolor="black" stroked="f">
                <v:path arrowok="t"/>
              </v:shape>
              <v:shape id="_x0000_s1510" style="position:absolute;left:5629;top:3354;width:60;height:46" coordsize="120,92" path="m120,23l101,92,,73,9,,120,23xe" filled="f" strokeweight="0">
                <v:path arrowok="t"/>
              </v:shape>
              <v:shape id="_x0000_s1511" style="position:absolute;left:5577;top:3350;width:57;height:40" coordsize="113,80" path="m113,7r-9,73l,,113,7xe" fillcolor="black" stroked="f">
                <v:path arrowok="t"/>
              </v:shape>
              <v:shape id="_x0000_s1512" style="position:absolute;left:5577;top:3350;width:52;height:40" coordsize="104,80" path="m104,80l,,,73r104,7xe" fillcolor="black" stroked="f">
                <v:path arrowok="t"/>
              </v:shape>
              <v:shape id="_x0000_s1513" style="position:absolute;left:5577;top:3350;width:57;height:40" coordsize="113,80" path="m113,7r-9,73l,73,,,113,7xe" filled="f" strokeweight="0">
                <v:path arrowok="t"/>
              </v:shape>
              <v:shape id="_x0000_s1514" style="position:absolute;left:5521;top:3350;width:56;height:37" coordsize="113,73" path="m113,r,73l,7,113,xe" fillcolor="black" stroked="f">
                <v:path arrowok="t"/>
              </v:shape>
              <v:shape id="_x0000_s1515" style="position:absolute;left:5521;top:3354;width:56;height:36" coordsize="113,73" path="m113,66l,,9,73,113,66xe" fillcolor="black" stroked="f">
                <v:path arrowok="t"/>
              </v:shape>
              <v:shape id="_x0000_s1516" style="position:absolute;left:5521;top:3350;width:56;height:40" coordsize="113,80" path="m113,r,73l9,80,,7,113,xe" filled="f" strokeweight="0">
                <v:path arrowok="t"/>
              </v:shape>
              <v:shape id="_x0000_s1517" style="position:absolute;left:5465;top:3354;width:60;height:36" coordsize="120,73" path="m111,r9,73l,23,111,xe" fillcolor="black" stroked="f">
                <v:path arrowok="t"/>
              </v:shape>
              <v:shape id="_x0000_s1518" style="position:absolute;left:5465;top:3365;width:60;height:35" coordsize="120,69" path="m120,50l,,19,69,120,50xe" fillcolor="black" stroked="f">
                <v:path arrowok="t"/>
              </v:shape>
              <v:shape id="_x0000_s1519" style="position:absolute;left:5465;top:3354;width:60;height:46" coordsize="120,92" path="m111,r9,73l19,92,,23,111,xe" filled="f" strokeweight="0">
                <v:path arrowok="t"/>
              </v:shape>
              <v:shape id="_x0000_s1520" style="position:absolute;left:5411;top:3365;width:64;height:35" coordsize="126,69" path="m107,r19,69l,38,107,xe" fillcolor="black" stroked="f">
                <v:path arrowok="t"/>
              </v:shape>
              <v:shape id="_x0000_s1521" style="position:absolute;left:5411;top:3384;width:64;height:34" coordsize="126,68" path="m126,31l,,29,68,126,31xe" fillcolor="black" stroked="f">
                <v:path arrowok="t"/>
              </v:shape>
              <v:shape id="_x0000_s1522" style="position:absolute;left:5411;top:3365;width:64;height:53" coordsize="126,106" path="m107,r19,69l29,106,,38,107,xe" filled="f" strokeweight="0">
                <v:path arrowok="t"/>
              </v:shape>
              <v:shape id="_x0000_s1523" style="position:absolute;left:5361;top:3384;width:65;height:34" coordsize="130,68" path="m101,r29,68l,54,101,xe" fillcolor="black" stroked="f">
                <v:path arrowok="t"/>
              </v:shape>
              <v:shape id="_x0000_s1524" style="position:absolute;left:5361;top:3411;width:65;height:30" coordsize="130,61" path="m130,14l,,40,61,130,14xe" fillcolor="black" stroked="f">
                <v:path arrowok="t"/>
              </v:shape>
              <v:shape id="_x0000_s1525" style="position:absolute;left:5361;top:3384;width:65;height:57" coordsize="130,115" path="m101,r29,68l40,115,,54,101,xe" filled="f" strokeweight="0">
                <v:path arrowok="t"/>
              </v:shape>
              <v:shape id="_x0000_s1526" style="position:absolute;left:5315;top:3411;width:66;height:34" coordsize="132,68" path="m92,r40,61l,68,92,xe" fillcolor="black" stroked="f">
                <v:path arrowok="t"/>
              </v:shape>
              <v:shape id="_x0000_s1527" style="position:absolute;left:5315;top:3441;width:66;height:32" coordsize="132,62" path="m132,l,7,49,62,132,xe" fillcolor="black" stroked="f">
                <v:path arrowok="t"/>
              </v:shape>
              <v:shape id="_x0000_s1528" style="position:absolute;left:5315;top:3411;width:66;height:62" coordsize="132,123" path="m92,r40,61l49,123,,68,92,xe" filled="f" strokeweight="0">
                <v:path arrowok="t"/>
              </v:shape>
              <v:shape id="_x0000_s1529" style="position:absolute;left:5275;top:3445;width:64;height:40" coordsize="129,80" path="m80,r49,55l,80,80,xe" fillcolor="black" stroked="f">
                <v:path arrowok="t"/>
              </v:shape>
              <v:shape id="_x0000_s1530" style="position:absolute;left:5275;top:3473;width:64;height:35" coordsize="129,72" path="m129,l,25,54,72,129,xe" fillcolor="black" stroked="f">
                <v:path arrowok="t"/>
              </v:shape>
              <v:shape id="_x0000_s1531" style="position:absolute;left:5275;top:3445;width:64;height:63" coordsize="129,127" path="m80,r49,55l54,127,,80,80,xe" filled="f" strokeweight="0">
                <v:path arrowok="t"/>
              </v:shape>
              <v:shape id="_x0000_s1532" style="position:absolute;left:5240;top:3485;width:62;height:45" coordsize="123,90" path="m69,r54,47l,90,69,xe" fillcolor="black" stroked="f">
                <v:path arrowok="t"/>
              </v:shape>
              <v:shape id="_x0000_s1533" style="position:absolute;left:5240;top:3508;width:62;height:42" coordsize="123,83" path="m123,l,43,60,83,123,xe" fillcolor="black" stroked="f">
                <v:path arrowok="t"/>
              </v:shape>
              <v:shape id="_x0000_s1534" style="position:absolute;left:5240;top:3485;width:62;height:65" coordsize="123,130" path="m69,r54,47l60,130,,90,69,xe" filled="f" strokeweight="0">
                <v:path arrowok="t"/>
              </v:shape>
              <v:shape id="_x0000_s1535" style="position:absolute;left:5213;top:3530;width:58;height:50" coordsize="116,99" path="m56,r60,40l,99,56,xe" fillcolor="black" stroked="f">
                <v:path arrowok="t"/>
              </v:shape>
              <v:shape id="_x0000_s1536" style="position:absolute;left:5213;top:3550;width:58;height:45" coordsize="116,91" path="m116,l,59,66,91,116,xe" fillcolor="black" stroked="f">
                <v:path arrowok="t"/>
              </v:shape>
              <v:shape id="_x0000_s1537" style="position:absolute;left:5213;top:3530;width:58;height:65" coordsize="116,131" path="m56,r60,40l66,131,,99,56,xe" filled="f" strokeweight="0">
                <v:path arrowok="t"/>
              </v:shape>
              <v:shape id="_x0000_s1538" style="position:absolute;left:5193;top:3580;width:52;height:53" coordsize="106,106" path="m40,r66,32l,106,40,xe" fillcolor="black" stroked="f">
                <v:path arrowok="t"/>
              </v:shape>
              <v:shape id="_x0000_s1539" style="position:absolute;left:5193;top:3595;width:52;height:48" coordsize="106,95" path="m106,l,74,70,95,106,xe" fillcolor="black" stroked="f">
                <v:path arrowok="t"/>
              </v:shape>
              <v:shape id="_x0000_s1540" style="position:absolute;left:5193;top:3580;width:52;height:63" coordsize="106,127" path="m40,r66,32l70,127,,106,40,xe" filled="f" strokeweight="0">
                <v:path arrowok="t"/>
              </v:shape>
              <v:shape id="_x0000_s1541" style="position:absolute;left:5180;top:3633;width:47;height:56" coordsize="94,113" path="m24,l94,21,,113,24,xe" fillcolor="black" stroked="f">
                <v:path arrowok="t"/>
              </v:shape>
              <v:shape id="_x0000_s1542" style="position:absolute;left:5180;top:3643;width:47;height:51" coordsize="94,103" path="m94,l,92r73,11l94,xe" fillcolor="black" stroked="f">
                <v:path arrowok="t"/>
              </v:shape>
              <v:shape id="_x0000_s1543" style="position:absolute;left:5180;top:3633;width:47;height:61" coordsize="94,124" path="m24,l94,21,73,124,,113,24,xe" filled="f" strokeweight="0">
                <v:path arrowok="t"/>
              </v:shape>
              <v:shape id="_x0000_s1544" style="position:absolute;left:5176;top:3689;width:41;height:57" coordsize="82,113" path="m9,l82,11,,113,9,xe" fillcolor="black" stroked="f">
                <v:path arrowok="t"/>
              </v:shape>
              <v:shape id="_x0000_s1545" style="position:absolute;left:5176;top:3694;width:41;height:52" coordsize="82,102" path="m82,l,102r73,l82,xe" fillcolor="black" stroked="f">
                <v:path arrowok="t"/>
              </v:shape>
              <v:shape id="_x0000_s1546" style="position:absolute;left:5176;top:3689;width:41;height:57" coordsize="82,113" path="m9,l82,11,73,113,,113,9,xe" filled="f" strokeweight="0">
                <v:path arrowok="t"/>
              </v:shape>
              <v:shape id="_x0000_s1547" style="position:absolute;left:5176;top:3746;width:37;height:56" coordsize="73,113" path="m,l73,,9,113,,xe" fillcolor="black" stroked="f">
                <v:path arrowok="t"/>
              </v:shape>
              <v:shape id="_x0000_s1548" style="position:absolute;left:5180;top:3746;width:37;height:56" coordsize="73,113" path="m64,l,113,73,103,64,xe" fillcolor="black" stroked="f">
                <v:path arrowok="t"/>
              </v:shape>
              <v:shape id="_x0000_s1549" style="position:absolute;left:5176;top:3746;width:41;height:56" coordsize="82,113" path="m,l73,r9,103l9,113,,xe" filled="f" strokeweight="0">
                <v:path arrowok="t"/>
              </v:shape>
              <v:shape id="_x0000_s1550" style="position:absolute;left:5180;top:3797;width:37;height:61" coordsize="73,122" path="m,10l73,,24,122,,10xe" fillcolor="black" stroked="f">
                <v:path arrowok="t"/>
              </v:shape>
              <v:shape id="_x0000_s1551" style="position:absolute;left:5193;top:3797;width:34;height:61" coordsize="70,122" path="m49,l,122,70,101,49,xe" fillcolor="black" stroked="f">
                <v:path arrowok="t"/>
              </v:shape>
              <v:shape id="_x0000_s1552" style="position:absolute;left:5180;top:3797;width:47;height:61" coordsize="94,122" path="m,10l73,,94,101,24,122,,10xe" filled="f" strokeweight="0">
                <v:path arrowok="t"/>
              </v:shape>
              <v:shape id="_x0000_s1553" style="position:absolute;left:5193;top:3847;width:34;height:65" coordsize="70,128" path="m,21l70,,40,128,,21xe" fillcolor="black" stroked="f">
                <v:path arrowok="t"/>
              </v:shape>
              <v:shape id="_x0000_s1554" style="position:absolute;left:5213;top:3847;width:32;height:65" coordsize="66,128" path="m30,l,128,66,97,30,xe" fillcolor="black" stroked="f">
                <v:path arrowok="t"/>
              </v:shape>
              <v:shape id="_x0000_s1555" style="position:absolute;left:5193;top:3847;width:52;height:65" coordsize="106,128" path="m,21l70,r36,97l40,128,,21xe" filled="f" strokeweight="0">
                <v:path arrowok="t"/>
              </v:shape>
              <v:shape id="_x0000_s1556" style="position:absolute;left:5213;top:3896;width:32;height:65" coordsize="66,130" path="m,31l66,,56,130,,31xe" fillcolor="black" stroked="f">
                <v:path arrowok="t"/>
              </v:shape>
              <v:shape id="_x0000_s1557" style="position:absolute;left:5240;top:3896;width:31;height:65" coordsize="60,130" path="m10,l,130,60,91,10,xe" fillcolor="black" stroked="f">
                <v:path arrowok="t"/>
              </v:shape>
              <v:shape id="_x0000_s1558" style="position:absolute;left:5213;top:3896;width:58;height:65" coordsize="116,130" path="m,31l66,r50,91l56,130,,31xe" filled="f" strokeweight="0">
                <v:path arrowok="t"/>
              </v:shape>
              <v:shape id="_x0000_s1559" style="position:absolute;left:5240;top:3941;width:35;height:65" coordsize="69,130" path="m,39l60,r9,130l,39xe" fillcolor="black" stroked="f">
                <v:path arrowok="t"/>
              </v:shape>
              <v:shape id="_x0000_s1560" style="position:absolute;left:5271;top:3941;width:31;height:65" coordsize="63,130" path="m,l9,130,63,83,,xe" fillcolor="black" stroked="f">
                <v:path arrowok="t"/>
              </v:shape>
              <v:shape id="_x0000_s1561" style="position:absolute;left:5240;top:3941;width:62;height:65" coordsize="123,130" path="m,39l60,r63,83l69,130,,39xe" filled="f" strokeweight="0">
                <v:path arrowok="t"/>
              </v:shape>
              <v:shape id="_x0000_s1562" style="position:absolute;left:5275;top:3983;width:40;height:63" coordsize="80,127" path="m,47l54,,80,127,,47xe" fillcolor="black" stroked="f">
                <v:path arrowok="t"/>
              </v:shape>
              <v:shape id="_x0000_s1563" style="position:absolute;left:5302;top:3983;width:37;height:63" coordsize="75,127" path="m,l26,127,75,71,,xe" fillcolor="black" stroked="f">
                <v:path arrowok="t"/>
              </v:shape>
              <v:shape id="_x0000_s1564" style="position:absolute;left:5275;top:3983;width:64;height:63" coordsize="129,127" path="m,47l54,r75,71l80,127,,47xe" filled="f" strokeweight="0">
                <v:path arrowok="t"/>
              </v:shape>
              <v:shape id="_x0000_s1565" style="position:absolute;left:5315;top:4019;width:46;height:61" coordsize="92,124" path="m,56l49,,92,124,,56xe" fillcolor="black" stroked="f">
                <v:path arrowok="t"/>
              </v:shape>
              <v:shape id="_x0000_s1566" style="position:absolute;left:5339;top:4019;width:42;height:61" coordsize="83,124" path="m,l43,124,83,61,,xe" fillcolor="black" stroked="f">
                <v:path arrowok="t"/>
              </v:shape>
              <v:shape id="_x0000_s1567" style="position:absolute;left:5315;top:4019;width:66;height:61" coordsize="132,124" path="m,56l49,r83,61l92,124,,56xe" filled="f" strokeweight="0">
                <v:path arrowok="t"/>
              </v:shape>
              <v:shape id="_x0000_s1568" style="position:absolute;left:5361;top:4049;width:50;height:58" coordsize="101,117" path="m,63l40,r61,117l,63xe" fillcolor="black" stroked="f">
                <v:path arrowok="t"/>
              </v:shape>
              <v:shape id="_x0000_s1569" style="position:absolute;left:5381;top:4049;width:45;height:58" coordsize="90,117" path="m,l61,117,90,49,,xe" fillcolor="black" stroked="f">
                <v:path arrowok="t"/>
              </v:shape>
              <v:shape id="_x0000_s1570" style="position:absolute;left:5361;top:4049;width:65;height:58" coordsize="130,117" path="m,63l40,r90,49l101,117,,63xe" filled="f" strokeweight="0">
                <v:path arrowok="t"/>
              </v:shape>
              <v:shape id="_x0000_s1571" style="position:absolute;left:5411;top:4073;width:54;height:53" coordsize="107,106" path="m,68l29,r78,106l,68xe" fillcolor="black" stroked="f">
                <v:path arrowok="t"/>
              </v:shape>
              <v:shape id="_x0000_s1572" style="position:absolute;left:5426;top:4073;width:49;height:53" coordsize="97,106" path="m,l78,106,97,35,,xe" fillcolor="black" stroked="f">
                <v:path arrowok="t"/>
              </v:shape>
              <v:shape id="_x0000_s1573" style="position:absolute;left:5411;top:4073;width:64;height:53" coordsize="126,106" path="m,68l29,r97,35l107,106,,68xe" filled="f" strokeweight="0">
                <v:path arrowok="t"/>
              </v:shape>
              <v:shape id="_x0000_s1574" style="position:absolute;left:5465;top:4091;width:56;height:47" coordsize="111,93" path="m,71l19,r92,93l,71xe" fillcolor="black" stroked="f">
                <v:path arrowok="t"/>
              </v:shape>
              <v:shape id="_x0000_s1575" style="position:absolute;left:5475;top:4091;width:50;height:47" coordsize="101,93" path="m,l92,93r9,-73l,xe" fillcolor="black" stroked="f">
                <v:path arrowok="t"/>
              </v:shape>
              <v:shape id="_x0000_s1576" style="position:absolute;left:5465;top:4091;width:60;height:47" coordsize="120,93" path="m,71l19,,120,20r-9,73l,71xe" filled="f" strokeweight="0">
                <v:path arrowok="t"/>
              </v:shape>
              <v:shape id="_x0000_s1577" style="position:absolute;left:5521;top:4101;width:56;height:39" coordsize="113,79" path="m,73l9,,113,79,,73xe" fillcolor="black" stroked="f">
                <v:path arrowok="t"/>
              </v:shape>
              <v:shape id="_x0000_s1578" style="position:absolute;left:5525;top:4101;width:52;height:39" coordsize="104,79" path="m,l104,79r,-73l,xe" fillcolor="black" stroked="f">
                <v:path arrowok="t"/>
              </v:shape>
              <v:shape id="_x0000_s1579" style="position:absolute;left:5521;top:4101;width:56;height:39" coordsize="113,79" path="m,73l9,,113,6r,73l,73xe" filled="f" strokeweight="0">
                <v:path arrowok="t"/>
              </v:shape>
              <v:line id="_x0000_s1580" style="position:absolute;flip:y" from="546,5772" to="710,5937" strokeweight="0"/>
              <v:line id="_x0000_s1581" style="position:absolute;flip:y" from="1037,5772" to="1202,5937" strokeweight="0"/>
              <v:line id="_x0000_s1582" style="position:absolute;flip:y" from="1528,5772" to="1693,5937" strokeweight="0"/>
              <v:line id="_x0000_s1583" style="position:absolute;flip:y" from="2019,5772" to="2184,5937" strokeweight="0"/>
              <v:line id="_x0000_s1584" style="position:absolute;flip:y" from="2510,5772" to="2675,5937" strokeweight="0"/>
              <v:line id="_x0000_s1585" style="position:absolute;flip:y" from="3001,5772" to="3166,5937" strokeweight="0"/>
              <v:line id="_x0000_s1586" style="position:absolute;flip:y" from="3493,5772" to="3657,5937" strokeweight="0"/>
              <v:line id="_x0000_s1587" style="position:absolute;flip:y" from="3983,5772" to="4148,5937" strokeweight="0"/>
              <v:line id="_x0000_s1588" style="position:absolute;flip:y" from="4475,5772" to="4640,5937" strokeweight="0"/>
              <v:line id="_x0000_s1589" style="position:absolute;flip:y" from="4966,5772" to="5131,5937" strokeweight="0"/>
              <v:line id="_x0000_s1590" style="position:absolute;flip:y" from="5457,5772" to="5621,5937" strokeweight="0"/>
              <v:line id="_x0000_s1591" style="position:absolute;flip:y" from="5948,5772" to="6113,5937" strokeweight="0"/>
              <v:line id="_x0000_s1592" style="position:absolute;flip:y" from="8974,5772" to="9059,5858" strokeweight="0"/>
              <v:line id="_x0000_s1593" style="position:absolute;flip:y" from="628,5772" to="792,5937" strokeweight="0"/>
              <v:line id="_x0000_s1594" style="position:absolute;flip:y" from="1118,5772" to="1283,5937" strokeweight="0"/>
              <v:line id="_x0000_s1595" style="position:absolute;flip:y" from="1610,5772" to="1775,5937" strokeweight="0"/>
              <v:line id="_x0000_s1596" style="position:absolute;flip:y" from="2101,5772" to="2266,5937" strokeweight="0"/>
              <v:line id="_x0000_s1597" style="position:absolute;flip:y" from="2592,5772" to="2757,5937" strokeweight="0"/>
              <v:line id="_x0000_s1598" style="position:absolute;flip:y" from="3083,5772" to="3248,5937" strokeweight="0"/>
              <v:line id="_x0000_s1599" style="position:absolute;flip:y" from="3574,5772" to="3739,5937" strokeweight="0"/>
              <v:line id="_x0000_s1600" style="position:absolute;flip:y" from="4066,5772" to="4230,5937" strokeweight="0"/>
              <v:line id="_x0000_s1601" style="position:absolute;flip:y" from="4556,5772" to="4721,5937" strokeweight="0"/>
              <v:line id="_x0000_s1602" style="position:absolute;flip:y" from="5048,5772" to="5213,5937" strokeweight="0"/>
              <v:line id="_x0000_s1603" style="position:absolute;flip:y" from="5539,5772" to="5704,5937" strokeweight="0"/>
              <v:line id="_x0000_s1604" style="position:absolute;flip:y" from="6030,5772" to="6194,5937" strokeweight="0"/>
              <v:line id="_x0000_s1605" style="position:absolute;flip:y" from="9029,5772" to="9142,5885" strokeweight="0"/>
              <v:line id="_x0000_s1606" style="position:absolute;flip:y" from="710,5772" to="875,5937" strokeweight="0"/>
              <v:line id="_x0000_s1607" style="position:absolute;flip:y" from="1201,5772" to="1365,5937" strokeweight="0"/>
              <v:line id="_x0000_s1608" style="position:absolute;flip:y" from="1691,5772" to="1856,5937" strokeweight="0"/>
              <v:line id="_x0000_s1609" style="position:absolute;flip:y" from="2183,5772" to="2348,5937" strokeweight="0"/>
              <v:line id="_x0000_s1610" style="position:absolute;flip:y" from="2674,5772" to="2839,5937" strokeweight="0"/>
              <v:line id="_x0000_s1611" style="position:absolute;flip:y" from="3165,5772" to="3330,5937" strokeweight="0"/>
              <v:line id="_x0000_s1612" style="position:absolute;flip:y" from="3656,5772" to="3821,5937" strokeweight="0"/>
              <v:line id="_x0000_s1613" style="position:absolute;flip:y" from="4147,5772" to="4312,5937" strokeweight="0"/>
              <v:line id="_x0000_s1614" style="position:absolute;flip:y" from="4639,5772" to="4803,5937" strokeweight="0"/>
              <v:line id="_x0000_s1615" style="position:absolute;flip:y" from="5129,5772" to="5294,5937" strokeweight="0"/>
              <v:line id="_x0000_s1616" style="position:absolute;flip:y" from="5621,5772" to="5785,5937" strokeweight="0"/>
              <v:line id="_x0000_s1617" style="position:absolute;flip:y" from="6200,5772" to="6277,5849" strokeweight="0"/>
              <v:line id="_x0000_s1618" style="position:absolute;flip:y" from="9082,5772" to="9223,5914" strokeweight="0"/>
              <v:shape id="_x0000_s1619" style="position:absolute;left:6023;top:5754;width:3094;height:36" coordsize="6188,74" path="m,l,74,6188,,,xe" fillcolor="black" stroked="f">
                <v:path arrowok="t"/>
              </v:shape>
              <v:shape id="_x0000_s1620" style="position:absolute;left:6023;top:5754;width:3094;height:36" coordsize="6188,74" path="m,74l6188,r,74l,74xe" fillcolor="black" stroked="f">
                <v:path arrowok="t"/>
              </v:shape>
              <v:rect id="_x0000_s1621" style="position:absolute;left:6023;top:5754;width:3094;height:36" filled="f" strokeweight="3e-5mm"/>
              <v:line id="_x0000_s1622" style="position:absolute;flip:x y" from="6090,5905" to="6122,5937" strokeweight="0"/>
              <v:line id="_x0000_s1623" style="position:absolute;flip:x y" from="9004,5874" to="9069,5937" strokeweight="0"/>
              <v:line id="_x0000_s1624" style="position:absolute;flip:x y" from="6144,5877" to="6204,5937" strokeweight="0"/>
              <v:line id="_x0000_s1625" style="position:absolute;flip:x y" from="6600,5842" to="6695,5937" strokeweight="0"/>
              <v:line id="_x0000_s1626" style="position:absolute;flip:x y" from="6530,5772" to="6600,5842" strokeweight="0"/>
              <v:line id="_x0000_s1627" style="position:absolute;flip:x y" from="7022,5772" to="7186,5937" strokeweight="0"/>
              <v:line id="_x0000_s1628" style="position:absolute;flip:x y" from="7657,5917" to="7677,5937" strokeweight="0"/>
              <v:line id="_x0000_s1629" style="position:absolute;flip:x y" from="7512,5772" to="7657,5917" strokeweight="0"/>
              <v:line id="_x0000_s1630" style="position:absolute;flip:x y" from="8137,5907" to="8168,5937" strokeweight="0"/>
            </v:group>
            <v:line id="_x0000_s1631" style="position:absolute;flip:x y" from="8003,5772" to="8137,5907" strokeweight="0"/>
            <v:line id="_x0000_s1632" style="position:absolute;flip:x y" from="8495,5772" to="8660,5937" strokeweight="0"/>
            <v:line id="_x0000_s1633" style="position:absolute;flip:x y" from="6199,5850" to="6285,5937" strokeweight="0"/>
            <v:line id="_x0000_s1634" style="position:absolute;flip:x y" from="6637,5797" to="6777,5937" strokeweight="0"/>
            <v:line id="_x0000_s1635" style="position:absolute;flip:x y" from="6612,5772" to="6637,5797" strokeweight="0"/>
            <v:line id="_x0000_s1636" style="position:absolute;flip:x y" from="7103,5772" to="7268,5937" strokeweight="0"/>
            <v:line id="_x0000_s1637" style="position:absolute;flip:x y" from="7672,5849" to="7759,5937" strokeweight="0"/>
            <v:line id="_x0000_s1638" style="position:absolute;flip:x y" from="7595,5772" to="7672,5849" strokeweight="0"/>
            <v:line id="_x0000_s1639" style="position:absolute;flip:x y" from="8247,5934" to="8250,5937" strokeweight="0"/>
            <v:line id="_x0000_s1640" style="position:absolute;flip:x y" from="8085,5772" to="8247,5934" strokeweight="0"/>
            <v:line id="_x0000_s1641" style="position:absolute;flip:x y" from="8576,5772" to="8741,5937" strokeweight="0"/>
            <v:line id="_x0000_s1642" style="position:absolute;flip:x y" from="6254,5823" to="6368,5937" strokeweight="0"/>
            <v:line id="_x0000_s1643" style="position:absolute;flip:x y" from="6694,5772" to="6858,5937" strokeweight="0"/>
            <v:line id="_x0000_s1644" style="position:absolute;flip:x y" from="7185,5772" to="7350,5937" strokeweight="0"/>
            <v:line id="_x0000_s1645" style="position:absolute;flip:x y" from="7680,5775" to="7841,5937" strokeweight="0"/>
            <v:line id="_x0000_s1646" style="position:absolute;flip:x y" from="7676,5772" to="7680,5775" strokeweight="0"/>
            <v:line id="_x0000_s1647" style="position:absolute;flip:x y" from="8168,5772" to="8332,5937" strokeweight="0"/>
            <v:line id="_x0000_s1648" style="position:absolute;flip:x y" from="8658,5772" to="8823,5937" strokeweight="0"/>
            <v:shape id="_x0000_s1649" style="position:absolute;left:375;top:2716;width:132;height:37" coordsize="264,73" path="m,l,73,264,,,xe" fillcolor="black" stroked="f">
              <v:path arrowok="t"/>
            </v:shape>
            <v:shape id="_x0000_s1650" style="position:absolute;left:375;top:2716;width:132;height:37" coordsize="264,73" path="m,73l264,r,73l,73xe" fillcolor="black" stroked="f">
              <v:path arrowok="t"/>
            </v:shape>
            <v:rect id="_x0000_s1651" style="position:absolute;left:375;top:2716;width:132;height:37" filled="f" strokeweight="0"/>
            <v:rect id="_x0000_s1652" style="position:absolute;left:580;top:2716;width:1;height:37" fillcolor="black" stroked="f"/>
            <v:rect id="_x0000_s1653" style="position:absolute;left:580;top:2716;width:1;height:37" filled="f" strokeweight="0"/>
            <v:shape id="_x0000_s1654" style="position:absolute;left:580;top:2716;width:183;height:37" coordsize="364,73" path="m,l,73,364,,,xe" fillcolor="black" stroked="f">
              <v:path arrowok="t"/>
            </v:shape>
            <v:shape id="_x0000_s1655" style="position:absolute;left:580;top:2716;width:183;height:37" coordsize="364,73" path="m,73l364,r,73l,73xe" fillcolor="black" stroked="f">
              <v:path arrowok="t"/>
            </v:shape>
            <v:rect id="_x0000_s1656" style="position:absolute;left:580;top:2716;width:183;height:37" filled="f" strokeweight="0"/>
            <v:rect id="_x0000_s1657" style="position:absolute;left:835;top:2716;width:1;height:37" fillcolor="black" stroked="f"/>
            <v:rect id="_x0000_s1658" style="position:absolute;left:835;top:2716;width:1;height:37" filled="f" strokeweight="0"/>
            <v:shape id="_x0000_s1659" style="position:absolute;left:835;top:2716;width:183;height:37" coordsize="365,73" path="m,l,73,365,,,xe" fillcolor="black" stroked="f">
              <v:path arrowok="t"/>
            </v:shape>
            <v:shape id="_x0000_s1660" style="position:absolute;left:835;top:2716;width:183;height:37" coordsize="365,73" path="m,73l365,r,73l,73xe" fillcolor="black" stroked="f">
              <v:path arrowok="t"/>
            </v:shape>
            <v:rect id="_x0000_s1661" style="position:absolute;left:835;top:2716;width:183;height:37" filled="f" strokeweight="0"/>
            <v:rect id="_x0000_s1662" style="position:absolute;left:1091;top:2716;width:1;height:37" fillcolor="black" stroked="f"/>
            <v:rect id="_x0000_s1663" style="position:absolute;left:1091;top:2716;width:1;height:37" filled="f" strokeweight="0"/>
            <v:shape id="_x0000_s1664" style="position:absolute;left:1091;top:2716;width:182;height:37" coordsize="365,73" path="m,l,73,365,,,xe" fillcolor="black" stroked="f">
              <v:path arrowok="t"/>
            </v:shape>
            <v:shape id="_x0000_s1665" style="position:absolute;left:1091;top:2716;width:182;height:37" coordsize="365,73" path="m,73l365,r,73l,73xe" fillcolor="black" stroked="f">
              <v:path arrowok="t"/>
            </v:shape>
            <v:rect id="_x0000_s1666" style="position:absolute;left:1091;top:2716;width:182;height:37" filled="f" strokeweight="0"/>
            <v:rect id="_x0000_s1667" style="position:absolute;left:1346;top:2716;width:1;height:37" fillcolor="black" stroked="f"/>
            <v:rect id="_x0000_s1668" style="position:absolute;left:1346;top:2716;width:1;height:37" filled="f" strokeweight="0"/>
            <v:shape id="_x0000_s1669" style="position:absolute;left:1346;top:2716;width:132;height:37" coordsize="264,73" path="m,l,73,264,,,xe" fillcolor="black" stroked="f">
              <v:path arrowok="t"/>
            </v:shape>
            <v:shape id="_x0000_s1670" style="position:absolute;left:1346;top:2716;width:132;height:37" coordsize="264,73" path="m,73l264,r,73l,73xe" fillcolor="black" stroked="f">
              <v:path arrowok="t"/>
            </v:shape>
            <v:rect id="_x0000_s1671" style="position:absolute;left:1346;top:2716;width:132;height:37" filled="f" strokeweight="0"/>
            <v:rect id="_x0000_s1672" style="position:absolute;left:1478;top:2716;width:1;height:37" fillcolor="black" stroked="f"/>
            <v:rect id="_x0000_s1673" style="position:absolute;left:1478;top:2716;width:1;height:37" filled="f" strokeweight="0"/>
            <v:shape id="_x0000_s1674" style="position:absolute;left:174;top:525;width:563;height:466" coordsize="1125,932" path="m1125,932l887,,,e" filled="f" strokeweight="3e-5mm">
              <v:path arrowok="t"/>
            </v:shape>
            <v:shape id="_x0000_s1675" style="position:absolute;left:344;top:205;width:102;height:75" coordsize="203,149" path="m195,149r8,-40l195,70,174,35,141,10,103,,61,7,26,26,,57e" filled="f" strokeweight="3e-5mm">
              <v:path arrowok="t"/>
            </v:shape>
            <v:line id="_x0000_s1676" style="position:absolute;flip:y" from="344,280" to="441,434" strokeweight="3e-5mm"/>
            <v:line id="_x0000_s1677" style="position:absolute" from="344,434" to="447,435" strokeweight="3e-5mm"/>
            <v:shape id="_x0000_s1678" style="position:absolute;left:948;top:2735;width:987;height:628" coordsize="1974,1257" path="m1974,l784,1257,,1257e" filled="f" strokeweight="3e-5mm">
              <v:path arrowok="t"/>
            </v:shape>
            <v:line id="_x0000_s1679" style="position:absolute" from="1176,3043" to="1177,3272" strokeweight="3e-5mm"/>
            <v:line id="_x0000_s1680" style="position:absolute;flip:y" from="1119,3043" to="1176,3101" strokeweight="3e-5mm"/>
            <v:shape id="_x0000_s1681" style="position:absolute;left:1063;top:4407;width:1037;height:317" coordsize="2075,633" path="m2075,633l889,,,e" filled="f" strokeweight="3e-5mm">
              <v:path arrowok="t"/>
            </v:shape>
            <v:shape id="_x0000_s1682" style="position:absolute;left:1234;top:4087;width:102;height:104" coordsize="205,206" path="m102,206r40,-8l175,175r23,-33l205,104,198,64,175,31,142,8,102,,,e" filled="f" strokeweight="3e-5mm">
              <v:path arrowok="t"/>
            </v:shape>
            <v:shape id="_x0000_s1683" style="position:absolute;left:1257;top:4191;width:79;height:34" coordsize="158,68" path="m158,68l149,34,125,9,90,,,e" filled="f" strokeweight="3e-5mm">
              <v:path arrowok="t"/>
            </v:shape>
            <v:shape id="_x0000_s1684" style="position:absolute;left:1291;top:4225;width:45;height:91" coordsize="90,183" path="m,183r34,-7l64,157,83,127,90,92,90,e" filled="f" strokeweight="3e-5mm">
              <v:path arrowok="t"/>
            </v:shape>
            <v:line id="_x0000_s1685" style="position:absolute" from="1234,4316" to="1291,4317" strokeweight="3e-5mm"/>
            <v:shape id="_x0000_s1686" style="position:absolute;left:3641;top:3276;width:845;height:307" coordsize="1690,614" path="m1690,l889,614,,614e" filled="f" strokeweight="3e-5mm">
              <v:path arrowok="t"/>
            </v:shape>
            <v:shape id="_x0000_s1687" style="position:absolute;left:3812;top:3263;width:103;height:229" coordsize="205,458" path="m46,458l98,435r43,-33l176,359r21,-53l205,251r,-148l198,63,176,30,143,9,103,,63,9,30,30,7,63,,103r,70l6,202r17,26l49,246r31,5l205,251e" filled="f" strokeweight="3e-5mm">
              <v:path arrowok="t"/>
            </v:shape>
            <v:shape id="_x0000_s1688" style="position:absolute;left:4789;top:3950;width:647;height:752" coordsize="1293,1504" path="m1293,l889,1504,,1504e" filled="f" strokeweight="3e-5mm">
              <v:path arrowok="t"/>
            </v:shape>
            <v:shape id="_x0000_s1689" style="position:absolute;left:4960;top:4382;width:102;height:103" coordsize="205,207" path="m,103r7,40l29,176r33,22l102,207r38,-9l175,176r21,-33l205,103,196,64,175,31,140,9,102,,62,9,29,31,7,64,,103xe" filled="f" strokeweight="3e-5mm">
              <v:path arrowok="t"/>
            </v:shape>
            <v:shape id="_x0000_s1690" style="position:absolute;left:4960;top:4485;width:102;height:126" coordsize="205,250" path="m205,102l196,62,175,29,140,7,102,,62,7,29,29,7,62,,102r,46l7,188r22,33l62,243r40,7l140,243r35,-22l196,188r9,-40l205,102xe" filled="f" strokeweight="3e-5mm">
              <v:path arrowok="t"/>
            </v:shape>
            <v:shape id="_x0000_s1691" style="position:absolute;left:5919;top:3747;width:1025;height:751" coordsize="2049,1500" path="m2049,l1129,1500,,1500e" filled="f" strokeweight="3e-5mm">
              <v:path arrowok="t"/>
            </v:shape>
            <v:line id="_x0000_s1692" style="position:absolute" from="6147,4178" to="6148,4406" strokeweight="3e-5mm"/>
            <v:line id="_x0000_s1693" style="position:absolute;flip:y" from="6090,4178" to="6147,4235" strokeweight="3e-5mm"/>
            <v:shape id="_x0000_s1694" style="position:absolute;left:6210;top:4178;width:102;height:228" coordsize="205,458" path="m,355r7,40l29,428r33,23l102,458r39,-7l174,428r22,-33l205,355r,-252l196,65,174,32,141,9,102,,62,9,29,32,7,65,,103,,355xe" filled="f" strokeweight="3e-5mm">
              <v:path arrowok="t"/>
            </v:shape>
            <v:shape id="_x0000_s1695" style="position:absolute;left:5630;top:1778;width:1298;height:1121" coordsize="2596,2241" path="m,2241l1467,,2596,e" filled="f" strokeweight="3e-5mm">
              <v:path arrowok="t"/>
            </v:shape>
            <v:line id="_x0000_s1696" style="position:absolute" from="6591,1459" to="6592,1687" strokeweight="3e-5mm"/>
            <v:line id="_x0000_s1697" style="position:absolute;flip:y" from="6535,1459" to="6591,1516" strokeweight="3e-5mm"/>
            <v:shape id="_x0000_s1698" style="position:absolute;left:6654;top:1459;width:101;height:74" coordsize="201,150" path="m193,150r8,-40l194,70,172,35,139,10,101,,61,5,24,26,,57e" filled="f" strokeweight="3e-5mm">
              <v:path arrowok="t"/>
            </v:shape>
            <v:line id="_x0000_s1699" style="position:absolute;flip:y" from="6654,1533" to="6751,1687" strokeweight="3e-5mm"/>
            <v:line id="_x0000_s1700" style="position:absolute" from="6654,1687" to="6757,1688" strokeweight="3e-5mm"/>
            <v:shape id="_x0000_s1701" style="position:absolute;left:5409;top:2604;width:36;height:793" coordsize="73,1585" path="m,1585r73,l,,,1585xe" fillcolor="black" stroked="f">
              <v:path arrowok="t"/>
            </v:shape>
            <v:shape id="_x0000_s1702" style="position:absolute;left:5409;top:2604;width:36;height:793" coordsize="73,1585" path="m73,1585l,,73,73r,1512xe" fillcolor="black" stroked="f">
              <v:path arrowok="t"/>
            </v:shape>
            <v:shape id="_x0000_s1703" style="position:absolute;left:5409;top:2604;width:36;height:793" coordsize="73,1585" path="m,1585r73,l73,73,,,,1585xe" filled="f" strokeweight="3e-5mm">
              <v:path arrowok="t"/>
            </v:shape>
            <v:shape id="_x0000_s1704" style="position:absolute;left:5409;top:2604;width:337;height:37" coordsize="674,73" path="m,l73,73,674,,,xe" fillcolor="black" stroked="f">
              <v:path arrowok="t"/>
            </v:shape>
            <v:shape id="_x0000_s1705" style="position:absolute;left:5445;top:2604;width:301;height:37" coordsize="601,73" path="m,73l601,,528,73,,73xe" fillcolor="black" stroked="f">
              <v:path arrowok="t"/>
            </v:shape>
            <v:shape id="_x0000_s1706" style="position:absolute;left:5409;top:2604;width:337;height:37" coordsize="674,73" path="m,l73,73r528,l674,,,xe" filled="f" strokeweight="3e-5mm">
              <v:path arrowok="t"/>
            </v:shape>
            <v:shape id="_x0000_s1707" style="position:absolute;left:5709;top:2604;width:37;height:793" coordsize="73,1585" path="m73,l,73,73,1585,73,xe" fillcolor="black" stroked="f">
              <v:path arrowok="t"/>
            </v:shape>
            <v:shape id="_x0000_s1708" style="position:absolute;left:5709;top:2641;width:37;height:756" coordsize="73,1512" path="m,l73,1512r-73,l,xe" fillcolor="black" stroked="f">
              <v:path arrowok="t"/>
            </v:shape>
            <v:shape id="_x0000_s1709" style="position:absolute;left:5709;top:2604;width:37;height:793" coordsize="73,1585" path="m73,l,73,,1585r73,l73,xe" filled="f" strokeweight="3e-5mm">
              <v:path arrowok="t"/>
            </v:shape>
            <v:shape id="_x0000_s1710" style="position:absolute;left:5427;top:2956;width:300;height:37" coordsize="601,73" path="m,l,73,601,,,xe" fillcolor="black" stroked="f">
              <v:path arrowok="t"/>
            </v:shape>
            <v:shape id="_x0000_s1711" style="position:absolute;left:5427;top:2956;width:300;height:37" coordsize="601,73" path="m,73l601,r,73l,73xe" fillcolor="black" stroked="f">
              <v:path arrowok="t"/>
            </v:shape>
            <v:rect id="_x0000_s1712" style="position:absolute;left:5427;top:2956;width:300;height:37" filled="f" strokeweight="3e-5mm"/>
            <v:shape id="_x0000_s1713" style="position:absolute;left:5727;top:2716;width:1482;height:37" coordsize="2963,73" path="m,l,73,2963,,,xe" fillcolor="black" stroked="f">
              <v:path arrowok="t"/>
            </v:shape>
            <v:shape id="_x0000_s1714" style="position:absolute;left:5727;top:2716;width:1482;height:37" coordsize="2963,73" path="m,73l2963,r,73l,73xe" fillcolor="black" stroked="f">
              <v:path arrowok="t"/>
            </v:shape>
            <v:rect id="_x0000_s1715" style="position:absolute;left:5727;top:2716;width:1482;height:37" filled="f" strokeweight="3e-5mm"/>
            <v:line id="_x0000_s1716" style="position:absolute" from="5577,2394" to="5578,2633" strokeweight="0"/>
            <v:line id="_x0000_s1717" style="position:absolute" from="5577,2674" to="5578,2702" strokeweight="0"/>
            <v:line id="_x0000_s1718" style="position:absolute" from="5577,2742" to="5578,2962" strokeweight="0"/>
            <v:line id="_x0000_s1719" style="position:absolute" from="5577,3002" to="5578,3030" strokeweight="0"/>
            <v:line id="_x0000_s1720" style="position:absolute" from="5577,3071" to="5578,3290" strokeweight="0"/>
            <v:line id="_x0000_s1721" style="position:absolute" from="5577,3332" to="5578,3359" strokeweight="0"/>
            <v:line id="_x0000_s1722" style="position:absolute" from="5577,3401" to="5578,3620" strokeweight="0"/>
            <v:line id="_x0000_s1723" style="position:absolute" from="5577,3660" to="5578,3688" strokeweight="0"/>
            <v:line id="_x0000_s1724" style="position:absolute" from="5577,3729" to="5578,3948" strokeweight="0"/>
            <v:line id="_x0000_s1725" style="position:absolute" from="5577,3989" to="5578,4017" strokeweight="0"/>
            <v:line id="_x0000_s1726" style="position:absolute" from="5577,4058" to="5578,4297" strokeweight="0"/>
            <v:shape id="_x0000_s1727" style="position:absolute;left:7574;top:2436;width:980;height:646" coordsize="1960,1292" path="m,1292l1073,r887,e" filled="f" strokeweight="3e-5mm">
              <v:path arrowok="t"/>
            </v:shape>
            <v:shape id="_x0000_s1728" style="position:absolute;left:8281;top:2117;width:103;height:228" coordsize="204,455" path="m158,l107,21,64,56,29,99,7,149,,205,,353r7,40l29,426r33,22l102,455r38,-7l173,426r23,-33l204,353r,-68l197,254,180,228,154,210r-29,-5l,205e" filled="f" strokeweight="3e-5mm">
              <v:path arrowok="t"/>
            </v:shape>
            <v:shape id="_x0000_s1729" style="position:absolute;left:7312;top:3852;width:994;height:435" coordsize="1988,871" path="m,l1087,871r901,e" filled="f" strokeweight="3e-5mm">
              <v:path arrowok="t"/>
            </v:shape>
            <v:line id="_x0000_s1730" style="position:absolute;flip:x" from="8077,3967" to="8135,4196" strokeweight="3e-5mm"/>
            <v:line id="_x0000_s1731" style="position:absolute" from="8032,3967" to="8135,3968" strokeweight="3e-5mm"/>
            <v:line id="_x0000_s1732" style="position:absolute;flip:y" from="8032,3967" to="8033,4001" strokeweight="3e-5mm"/>
            <v:shape id="_x0000_s1733" style="position:absolute;left:7569;top:4518;width:915;height:406" coordsize="1830,812" path="m,l941,812r889,e" filled="f" strokeweight="3e-5mm">
              <v:path arrowok="t"/>
            </v:shape>
            <v:shape id="_x0000_s1734" style="position:absolute;left:8211;top:4605;width:102;height:228" coordsize="205,455" path="m113,455r35,-7l177,429r21,-29l205,365r,-80l198,254,180,228,154,210r-29,-5l,205,,,205,e" filled="f" strokeweight="3e-5mm">
              <v:path arrowok="t"/>
            </v:shape>
            <v:line id="_x0000_s1735" style="position:absolute" from="8211,4833" to="8267,4834" strokeweight="3e-5mm"/>
            <v:shape id="_x0000_s1736" style="position:absolute;left:8128;top:5330;width:944;height:372" coordsize="1889,744" path="m,744l967,r922,e" filled="f" strokeweight="3e-5mm">
              <v:path arrowok="t"/>
            </v:shape>
            <v:shape id="_x0000_s1737" style="position:absolute;left:8782;top:5010;width:119;height:172" coordsize="238,342" path="m238,342l,342,113,e" filled="f" strokeweight="3e-5mm">
              <v:path arrowok="t"/>
            </v:shape>
            <v:line id="_x0000_s1738" style="position:absolute" from="8861,5124" to="8862,5238" strokeweight="3e-5mm"/>
            <v:shape id="_x0000_s1739" style="position:absolute;left:171;top:2632;width:204;height:205" coordsize="408,410" path="m408,205r-7,-54l380,103,349,61,305,28,257,7,203,,151,7,102,28,59,61,28,103,7,151,,205r7,52l28,308r31,42l102,383r49,21l203,410r54,-6l305,383r44,-33l380,308r21,-51l408,205xe" filled="f" strokeweight="0">
              <v:path arrowok="t"/>
            </v:shape>
            <v:shape id="_x0000_s1740" style="position:absolute;left:171;top:1073;width:204;height:204" coordsize="408,409" path="m408,204r-7,-53l380,101,349,59,305,26,257,7,203,,151,7,102,26,59,59,28,101,7,151,,204r7,53l28,306r31,44l102,381r49,21l203,409r54,-7l305,381r44,-31l380,306r21,-49l408,204xe" filled="f" strokeweight="0">
              <v:path arrowok="t"/>
            </v:shape>
            <v:shape id="_x0000_s1741" style="position:absolute;left:2493;top:1064;width:1245;height:1120" coordsize="2492,2241" path="m,2241l1466,,2492,e" filled="f" strokeweight="3e-5mm">
              <v:path arrowok="t"/>
            </v:shape>
            <v:line id="_x0000_s1742" style="position:absolute" from="3454,745" to="3455,973" strokeweight="3e-5mm"/>
            <v:line id="_x0000_s1743" style="position:absolute;flip:y" from="3396,745" to="3454,801" strokeweight="3e-5mm"/>
            <v:line id="_x0000_s1744" style="position:absolute" from="3573,745" to="3574,973" strokeweight="3e-5mm"/>
            <v:line id="_x0000_s1745" style="position:absolute;flip:y" from="3516,745" to="3573,801" strokeweight="3e-5mm"/>
            <w10:anchorlock/>
          </v:group>
        </w:pict>
      </w:r>
    </w:p>
    <w:p w:rsidR="007954BF" w:rsidRPr="00CA27F5" w:rsidRDefault="007954BF" w:rsidP="00394130">
      <w:pPr>
        <w:spacing w:line="360" w:lineRule="auto"/>
        <w:jc w:val="both"/>
        <w:rPr>
          <w:rFonts w:ascii="Times New Roman" w:hAnsi="Times New Roman"/>
          <w:sz w:val="28"/>
          <w:szCs w:val="28"/>
        </w:rPr>
      </w:pPr>
      <w:r w:rsidRPr="00CA27F5">
        <w:rPr>
          <w:rFonts w:ascii="Times New Roman" w:hAnsi="Times New Roman"/>
          <w:sz w:val="28"/>
          <w:szCs w:val="28"/>
        </w:rPr>
        <w:t xml:space="preserve">1 – рама; 2 – навеска; 3 – опорно–регулировочное колесо; 4 – диск с лопатками; 5 – вал; 6 – корпус подшипников; 7 – пластина; 8 – динамометр; 9 – брус; 10 – натяжное устройство; 11 – регулировочный механизм; 12 – фотоаппарат, </w:t>
      </w:r>
      <w:r>
        <w:rPr>
          <w:rFonts w:ascii="Times New Roman" w:hAnsi="Times New Roman"/>
          <w:sz w:val="28"/>
          <w:szCs w:val="28"/>
        </w:rPr>
        <w:t>включенный в режиме видеосъемки</w:t>
      </w:r>
    </w:p>
    <w:p w:rsidR="007954BF" w:rsidRDefault="007954BF" w:rsidP="00394130">
      <w:pPr>
        <w:ind w:left="1560" w:hanging="1560"/>
        <w:jc w:val="both"/>
        <w:rPr>
          <w:rFonts w:ascii="Times New Roman" w:hAnsi="Times New Roman"/>
          <w:sz w:val="28"/>
          <w:szCs w:val="28"/>
        </w:rPr>
      </w:pPr>
      <w:r>
        <w:rPr>
          <w:rFonts w:ascii="Times New Roman" w:hAnsi="Times New Roman"/>
          <w:sz w:val="28"/>
          <w:szCs w:val="28"/>
        </w:rPr>
        <w:t>Рисунок 1 – Схема п</w:t>
      </w:r>
      <w:r w:rsidRPr="00C10EBE">
        <w:rPr>
          <w:rFonts w:ascii="Times New Roman" w:hAnsi="Times New Roman"/>
          <w:sz w:val="28"/>
          <w:szCs w:val="28"/>
        </w:rPr>
        <w:t>олевая установка для испытаний почвообрабатывающих рабочих органов</w:t>
      </w:r>
    </w:p>
    <w:p w:rsidR="007954BF" w:rsidRDefault="007954BF" w:rsidP="00394130">
      <w:pPr>
        <w:ind w:left="1560" w:hanging="1560"/>
        <w:jc w:val="both"/>
        <w:rPr>
          <w:rFonts w:ascii="Times New Roman" w:hAnsi="Times New Roman"/>
          <w:sz w:val="28"/>
          <w:szCs w:val="28"/>
        </w:rPr>
      </w:pP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Цель исследований – разработка новой полевой установки для инженерной оценки почвообрабатывающихорганов.</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Задачи исследований</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1) провести поисковые исследования;</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2) разработать новую полевую установку для инженерной оценки;</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3) изготовить экспериментальную полевую установку.</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Реализация задач исследований осуществлена следующим образом.</w:t>
      </w:r>
    </w:p>
    <w:p w:rsidR="007954BF" w:rsidRDefault="007954BF" w:rsidP="003871A0">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 основании проведенных поисковых исследований на уровне решения изобретательских задач </w:t>
      </w:r>
      <w:r w:rsidRPr="002B1D17">
        <w:rPr>
          <w:rFonts w:ascii="Times New Roman" w:hAnsi="Times New Roman"/>
          <w:sz w:val="28"/>
          <w:szCs w:val="28"/>
        </w:rPr>
        <w:t>[3]</w:t>
      </w:r>
      <w:r>
        <w:rPr>
          <w:rFonts w:ascii="Times New Roman" w:hAnsi="Times New Roman"/>
          <w:sz w:val="28"/>
          <w:szCs w:val="28"/>
        </w:rPr>
        <w:t xml:space="preserve"> нами разработана полевая установка.</w:t>
      </w:r>
    </w:p>
    <w:p w:rsidR="007954BF" w:rsidRDefault="007954BF" w:rsidP="003871A0">
      <w:pPr>
        <w:spacing w:after="0" w:line="360" w:lineRule="auto"/>
        <w:ind w:firstLine="709"/>
        <w:jc w:val="both"/>
        <w:rPr>
          <w:rFonts w:ascii="Times New Roman" w:hAnsi="Times New Roman"/>
          <w:sz w:val="28"/>
          <w:szCs w:val="28"/>
        </w:rPr>
      </w:pPr>
      <w:r w:rsidRPr="00CA27F5">
        <w:rPr>
          <w:rFonts w:ascii="Times New Roman" w:hAnsi="Times New Roman"/>
          <w:sz w:val="28"/>
          <w:szCs w:val="28"/>
        </w:rPr>
        <w:t xml:space="preserve">Технологическая схема экспериментальной установки для определения тяговых характеристик </w:t>
      </w:r>
      <w:r>
        <w:rPr>
          <w:rFonts w:ascii="Times New Roman" w:hAnsi="Times New Roman"/>
          <w:sz w:val="28"/>
          <w:szCs w:val="28"/>
        </w:rPr>
        <w:t>почвообрабатывающего</w:t>
      </w:r>
      <w:r w:rsidRPr="00CA27F5">
        <w:rPr>
          <w:rFonts w:ascii="Times New Roman" w:hAnsi="Times New Roman"/>
          <w:sz w:val="28"/>
          <w:szCs w:val="28"/>
        </w:rPr>
        <w:t xml:space="preserve"> рабочего о</w:t>
      </w:r>
      <w:r>
        <w:rPr>
          <w:rFonts w:ascii="Times New Roman" w:hAnsi="Times New Roman"/>
          <w:sz w:val="28"/>
          <w:szCs w:val="28"/>
        </w:rPr>
        <w:t xml:space="preserve">ргана представлена на рисунке </w:t>
      </w:r>
      <w:r w:rsidRPr="00CA27F5">
        <w:rPr>
          <w:rFonts w:ascii="Times New Roman" w:hAnsi="Times New Roman"/>
          <w:sz w:val="28"/>
          <w:szCs w:val="28"/>
        </w:rPr>
        <w:t>1.</w:t>
      </w:r>
    </w:p>
    <w:p w:rsidR="007954BF" w:rsidRDefault="007954BF" w:rsidP="003871A0">
      <w:pPr>
        <w:spacing w:after="0" w:line="360" w:lineRule="auto"/>
        <w:ind w:firstLine="709"/>
        <w:jc w:val="both"/>
        <w:rPr>
          <w:rFonts w:ascii="Times New Roman" w:hAnsi="Times New Roman"/>
          <w:sz w:val="28"/>
          <w:szCs w:val="28"/>
        </w:rPr>
      </w:pPr>
      <w:r w:rsidRPr="00CA27F5">
        <w:rPr>
          <w:rFonts w:ascii="Times New Roman" w:hAnsi="Times New Roman"/>
          <w:sz w:val="28"/>
          <w:szCs w:val="28"/>
        </w:rPr>
        <w:t>Установка включает раму 1, на которой смонтированы навеска 2, опорно-регулировочное колесо 3. С помощью шарниров к раме крепится пластина 7, к которой жестко прикреплен подшипник 6. В подшипник устанавливается вал 5, к которому крепится диск с лопатками 4. Между брусом 9 при помощи</w:t>
      </w:r>
      <w:r>
        <w:rPr>
          <w:rFonts w:ascii="Times New Roman" w:hAnsi="Times New Roman"/>
          <w:sz w:val="28"/>
          <w:szCs w:val="28"/>
        </w:rPr>
        <w:t xml:space="preserve"> </w:t>
      </w:r>
      <w:r w:rsidRPr="00CA27F5">
        <w:rPr>
          <w:rFonts w:ascii="Times New Roman" w:hAnsi="Times New Roman"/>
          <w:sz w:val="28"/>
          <w:szCs w:val="28"/>
        </w:rPr>
        <w:t>пальца 11 и пластиной 7 при помощи стяжного устройства 10 установлен динамометр 8. Установка навешивается на трактор класса 1,4.</w:t>
      </w:r>
    </w:p>
    <w:p w:rsidR="007954BF" w:rsidRDefault="007954BF" w:rsidP="003871A0">
      <w:pPr>
        <w:spacing w:after="0" w:line="360" w:lineRule="auto"/>
        <w:ind w:firstLine="709"/>
        <w:jc w:val="both"/>
        <w:rPr>
          <w:rFonts w:ascii="Times New Roman" w:hAnsi="Times New Roman"/>
          <w:sz w:val="28"/>
          <w:szCs w:val="28"/>
        </w:rPr>
      </w:pPr>
      <w:r w:rsidRPr="00CA27F5">
        <w:rPr>
          <w:rFonts w:ascii="Times New Roman" w:hAnsi="Times New Roman"/>
          <w:sz w:val="28"/>
          <w:szCs w:val="28"/>
        </w:rPr>
        <w:t>Устройство работает следующим образом. В процессе обработки почвы агрегатирующее транспортное средство перемещает установку. В этот момент происходит заглубление рабочего органа в почву на установленную опорными колесами глубину обработки. Силы сопротивления, действующие на рабочий орган 4, заставляют отклониться вал 5 в сторону, противоположную направлению движения. Вал 5, установленный в подшипниках 6, прикрепленных к пластине 7 через стяжное устройст</w:t>
      </w:r>
      <w:r>
        <w:rPr>
          <w:rFonts w:ascii="Times New Roman" w:hAnsi="Times New Roman"/>
          <w:sz w:val="28"/>
          <w:szCs w:val="28"/>
        </w:rPr>
        <w:t>во 10 действует на динамометр 8. Посредством видео записывающей аппаратуры 12</w:t>
      </w:r>
      <w:r w:rsidRPr="00CA27F5">
        <w:rPr>
          <w:rFonts w:ascii="Times New Roman" w:hAnsi="Times New Roman"/>
          <w:sz w:val="28"/>
          <w:szCs w:val="28"/>
        </w:rPr>
        <w:t xml:space="preserve"> фиксиру</w:t>
      </w:r>
      <w:r>
        <w:rPr>
          <w:rFonts w:ascii="Times New Roman" w:hAnsi="Times New Roman"/>
          <w:sz w:val="28"/>
          <w:szCs w:val="28"/>
        </w:rPr>
        <w:t>е</w:t>
      </w:r>
      <w:r w:rsidRPr="00CA27F5">
        <w:rPr>
          <w:rFonts w:ascii="Times New Roman" w:hAnsi="Times New Roman"/>
          <w:sz w:val="28"/>
          <w:szCs w:val="28"/>
        </w:rPr>
        <w:t>т</w:t>
      </w:r>
      <w:r>
        <w:rPr>
          <w:rFonts w:ascii="Times New Roman" w:hAnsi="Times New Roman"/>
          <w:sz w:val="28"/>
          <w:szCs w:val="28"/>
        </w:rPr>
        <w:t>ся</w:t>
      </w:r>
      <w:r w:rsidRPr="00CA27F5">
        <w:rPr>
          <w:rFonts w:ascii="Times New Roman" w:hAnsi="Times New Roman"/>
          <w:sz w:val="28"/>
          <w:szCs w:val="28"/>
        </w:rPr>
        <w:t xml:space="preserve"> величин</w:t>
      </w:r>
      <w:r>
        <w:rPr>
          <w:rFonts w:ascii="Times New Roman" w:hAnsi="Times New Roman"/>
          <w:sz w:val="28"/>
          <w:szCs w:val="28"/>
        </w:rPr>
        <w:t>а</w:t>
      </w:r>
      <w:r w:rsidRPr="00CA27F5">
        <w:rPr>
          <w:rFonts w:ascii="Times New Roman" w:hAnsi="Times New Roman"/>
          <w:sz w:val="28"/>
          <w:szCs w:val="28"/>
        </w:rPr>
        <w:t xml:space="preserve"> действующих на рабочий орган 4 сил. </w:t>
      </w:r>
      <w:r>
        <w:rPr>
          <w:rFonts w:ascii="Times New Roman" w:hAnsi="Times New Roman"/>
          <w:sz w:val="28"/>
          <w:szCs w:val="28"/>
        </w:rPr>
        <w:t xml:space="preserve">Далее полученные данные обрабатываются на персональном компьютере. </w:t>
      </w:r>
      <w:r w:rsidRPr="00CA27F5">
        <w:rPr>
          <w:rFonts w:ascii="Times New Roman" w:hAnsi="Times New Roman"/>
          <w:sz w:val="28"/>
          <w:szCs w:val="28"/>
        </w:rPr>
        <w:t>Перед проведением каждого опыта при помощи стяжного устройства устанавливаем шкалу динамометра на «0».</w:t>
      </w:r>
    </w:p>
    <w:p w:rsidR="007954BF" w:rsidRDefault="007954BF" w:rsidP="00394130">
      <w:pPr>
        <w:ind w:left="1560" w:hanging="1560"/>
        <w:jc w:val="both"/>
        <w:rPr>
          <w:rFonts w:ascii="Times New Roman" w:hAnsi="Times New Roman"/>
          <w:sz w:val="28"/>
          <w:szCs w:val="28"/>
        </w:rPr>
      </w:pPr>
    </w:p>
    <w:p w:rsidR="007954BF" w:rsidRPr="00CA27F5" w:rsidRDefault="007954BF" w:rsidP="00394130">
      <w:pPr>
        <w:spacing w:line="360" w:lineRule="auto"/>
        <w:jc w:val="center"/>
        <w:rPr>
          <w:rFonts w:ascii="Times New Roman" w:hAnsi="Times New Roman"/>
          <w:sz w:val="28"/>
          <w:szCs w:val="28"/>
        </w:rPr>
      </w:pPr>
      <w:r w:rsidRPr="00CA27F5">
        <w:rPr>
          <w:rFonts w:ascii="Times New Roman" w:hAnsi="Times New Roman"/>
          <w:sz w:val="28"/>
          <w:szCs w:val="28"/>
        </w:rPr>
        <w:t>а)</w:t>
      </w:r>
      <w:r>
        <w:rPr>
          <w:noProof/>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746" type="#_x0000_t47" style="position:absolute;left:0;text-align:left;margin-left:-1.5pt;margin-top:23.4pt;width:30pt;height:27pt;z-index:251658240;mso-position-horizontal-relative:text;mso-position-vertical-relative:text" adj="47520,29400,25920,7200,-43668,61240,-38880,64800">
            <v:textbox style="mso-next-textbox:#_x0000_s1746">
              <w:txbxContent>
                <w:p w:rsidR="007954BF" w:rsidRDefault="007954BF" w:rsidP="00394130">
                  <w:pPr>
                    <w:jc w:val="center"/>
                  </w:pPr>
                  <w:r>
                    <w:t>1</w:t>
                  </w:r>
                </w:p>
              </w:txbxContent>
            </v:textbox>
            <o:callout v:ext="edit" minusx="t" minusy="t"/>
          </v:shape>
        </w:pict>
      </w:r>
      <w:r>
        <w:rPr>
          <w:noProof/>
        </w:rPr>
        <w:pict>
          <v:shape id="_x0000_s1747" type="#_x0000_t47" style="position:absolute;left:0;text-align:left;margin-left:400.95pt;margin-top:220.4pt;width:33pt;height:27pt;z-index:251659264;mso-position-horizontal-relative:text;mso-position-vertical-relative:text" adj="-75109,-91200,-3927,7200,-80935,61240,-76582,64800">
            <v:textbox style="mso-next-textbox:#_x0000_s1747">
              <w:txbxContent>
                <w:p w:rsidR="007954BF" w:rsidRDefault="007954BF" w:rsidP="00394130">
                  <w:pPr>
                    <w:jc w:val="center"/>
                  </w:pPr>
                  <w:r>
                    <w:t>12</w:t>
                  </w:r>
                </w:p>
              </w:txbxContent>
            </v:textbox>
          </v:shape>
        </w:pict>
      </w:r>
      <w:r>
        <w:rPr>
          <w:noProof/>
        </w:rPr>
        <w:pict>
          <v:shape id="_x0000_s1748" type="#_x0000_t47" style="position:absolute;left:0;text-align:left;margin-left:324.75pt;margin-top:267.85pt;width:33pt;height:27pt;z-index:251660288;mso-position-horizontal-relative:text;mso-position-vertical-relative:text" adj="-50335,-132800,-3927,7200,-42905,-175360,-38553,-171800">
            <v:textbox style="mso-next-textbox:#_x0000_s1748">
              <w:txbxContent>
                <w:p w:rsidR="007954BF" w:rsidRDefault="007954BF" w:rsidP="00394130">
                  <w:pPr>
                    <w:jc w:val="center"/>
                  </w:pPr>
                  <w:r>
                    <w:t>11</w:t>
                  </w:r>
                </w:p>
              </w:txbxContent>
            </v:textbox>
          </v:shape>
        </w:pict>
      </w:r>
      <w:r>
        <w:rPr>
          <w:noProof/>
        </w:rPr>
        <w:pict>
          <v:shape id="_x0000_s1749" type="#_x0000_t47" style="position:absolute;left:0;text-align:left;margin-left:273.75pt;margin-top:267.9pt;width:36pt;height:27pt;z-index:251661312;mso-position-horizontal-relative:text;mso-position-vertical-relative:text" adj="-20040,-135800,-3600,7200,-60930,-208960,-56940,-205400">
            <v:textbox style="mso-next-textbox:#_x0000_s1749">
              <w:txbxContent>
                <w:p w:rsidR="007954BF" w:rsidRDefault="007954BF" w:rsidP="00394130">
                  <w:pPr>
                    <w:jc w:val="center"/>
                  </w:pPr>
                  <w:r>
                    <w:t>9</w:t>
                  </w:r>
                </w:p>
              </w:txbxContent>
            </v:textbox>
          </v:shape>
        </w:pict>
      </w:r>
      <w:r>
        <w:rPr>
          <w:noProof/>
        </w:rPr>
        <w:pict>
          <v:shape id="_x0000_s1750" type="#_x0000_t47" style="position:absolute;left:0;text-align:left;margin-left:231pt;margin-top:267.85pt;width:27pt;height:27pt;z-index:251662336;mso-position-horizontal-relative:text;mso-position-vertical-relative:text" adj="-12000,-121800,-4800,7200,-22120,-82760,-16800,-79200">
            <v:textbox style="mso-next-textbox:#_x0000_s1750">
              <w:txbxContent>
                <w:p w:rsidR="007954BF" w:rsidRDefault="007954BF" w:rsidP="00394130">
                  <w:r>
                    <w:t>8</w:t>
                  </w:r>
                </w:p>
              </w:txbxContent>
            </v:textbox>
          </v:shape>
        </w:pict>
      </w:r>
      <w:r>
        <w:rPr>
          <w:noProof/>
        </w:rPr>
        <w:pict>
          <v:shape id="_x0000_s1751" type="#_x0000_t47" style="position:absolute;left:0;text-align:left;margin-left:135pt;margin-top:267.9pt;width:36pt;height:26.95pt;flip:y;z-index:251663360;mso-position-horizontal-relative:text;mso-position-vertical-relative:text" adj="30060,148515,25200,14386,85950,130601,89940,127035">
            <v:textbox style="mso-next-textbox:#_x0000_s1751">
              <w:txbxContent>
                <w:p w:rsidR="007954BF" w:rsidRDefault="007954BF" w:rsidP="00394130">
                  <w:pPr>
                    <w:jc w:val="center"/>
                  </w:pPr>
                  <w:r>
                    <w:t>7</w:t>
                  </w:r>
                </w:p>
              </w:txbxContent>
            </v:textbox>
            <o:callout v:ext="edit" minusx="t"/>
          </v:shape>
        </w:pict>
      </w:r>
      <w:r>
        <w:rPr>
          <w:noProof/>
        </w:rPr>
        <w:pict>
          <v:shape id="_x0000_s1752" type="#_x0000_t47" style="position:absolute;left:0;text-align:left;margin-left:-1.5pt;margin-top:92.4pt;width:33pt;height:27pt;z-index:251664384;mso-position-horizontal-relative:text;mso-position-vertical-relative:text" adj="80018,-3000,25527,7200,-37735,61240,-33382,64800">
            <v:textbox style="mso-next-textbox:#_x0000_s1752">
              <w:txbxContent>
                <w:p w:rsidR="007954BF" w:rsidRDefault="007954BF" w:rsidP="00394130">
                  <w:pPr>
                    <w:jc w:val="center"/>
                  </w:pPr>
                  <w:r>
                    <w:t>6</w:t>
                  </w:r>
                </w:p>
              </w:txbxContent>
            </v:textbox>
            <o:callout v:ext="edit" minusx="t"/>
          </v:shape>
        </w:pict>
      </w:r>
      <w:r>
        <w:rPr>
          <w:noProof/>
        </w:rPr>
        <w:pict>
          <v:shape id="_x0000_s1753" type="#_x0000_t47" style="position:absolute;left:0;text-align:left;margin-left:-1.5pt;margin-top:157.4pt;width:33pt;height:27pt;z-index:251665408;mso-position-horizontal-relative:text;mso-position-vertical-relative:text" adj="85909,-4800,25527,7200,170411,-13160,174764,-9600">
            <v:textbox style="mso-next-textbox:#_x0000_s1753">
              <w:txbxContent>
                <w:p w:rsidR="007954BF" w:rsidRDefault="007954BF" w:rsidP="00394130">
                  <w:pPr>
                    <w:jc w:val="center"/>
                  </w:pPr>
                  <w:r>
                    <w:t>5</w:t>
                  </w:r>
                </w:p>
              </w:txbxContent>
            </v:textbox>
            <o:callout v:ext="edit" minusx="t"/>
          </v:shape>
        </w:pict>
      </w:r>
      <w:r>
        <w:rPr>
          <w:noProof/>
        </w:rPr>
        <w:pict>
          <v:shape id="_x0000_s1754" type="#_x0000_t47" style="position:absolute;left:0;text-align:left;margin-left:46.5pt;margin-top:267.85pt;width:27pt;height:27pt;z-index:251666432;mso-position-horizontal-relative:text;mso-position-vertical-relative:text" adj="52200,-46800,26400,7200,227480,3640,232800,7200">
            <v:textbox style="mso-next-textbox:#_x0000_s1754">
              <w:txbxContent>
                <w:p w:rsidR="007954BF" w:rsidRDefault="007954BF" w:rsidP="00394130">
                  <w:pPr>
                    <w:jc w:val="center"/>
                  </w:pPr>
                  <w:r>
                    <w:t>4</w:t>
                  </w:r>
                </w:p>
              </w:txbxContent>
            </v:textbox>
            <o:callout v:ext="edit" minusx="t"/>
          </v:shape>
        </w:pict>
      </w:r>
      <w:r>
        <w:rPr>
          <w:noProof/>
        </w:rPr>
        <w:pict>
          <v:shape id="_x0000_s1755" type="#_x0000_t47" style="position:absolute;left:0;text-align:left;margin-left:406.95pt;margin-top:162.9pt;width:27pt;height:27pt;z-index:251667456;mso-position-horizontal-relative:text;mso-position-vertical-relative:text" adj="-27000,-26400,-4800,7200,-175720,68440,-170400,72000">
            <v:textbox style="mso-next-textbox:#_x0000_s1755">
              <w:txbxContent>
                <w:p w:rsidR="007954BF" w:rsidRDefault="007954BF" w:rsidP="00394130">
                  <w:pPr>
                    <w:jc w:val="center"/>
                  </w:pPr>
                  <w:r>
                    <w:t>3</w:t>
                  </w:r>
                </w:p>
              </w:txbxContent>
            </v:textbox>
          </v:shape>
        </w:pict>
      </w:r>
      <w:r>
        <w:rPr>
          <w:noProof/>
        </w:rPr>
        <w:pict>
          <v:shape id="_x0000_s1756" type="#_x0000_t47" style="position:absolute;left:0;text-align:left;margin-left:402pt;margin-top:103.4pt;width:27pt;height:27pt;z-index:251668480;mso-position-horizontal-relative:text;mso-position-vertical-relative:text" adj="-83720,-53000,-4800,7200,-124440,-124960,-119120,-121400">
            <v:textbox style="mso-next-textbox:#_x0000_s1756">
              <w:txbxContent>
                <w:p w:rsidR="007954BF" w:rsidRDefault="007954BF" w:rsidP="00394130">
                  <w:pPr>
                    <w:jc w:val="center"/>
                  </w:pPr>
                  <w:r>
                    <w:t>2</w:t>
                  </w:r>
                </w:p>
              </w:txbxContent>
            </v:textbox>
          </v:shape>
        </w:pict>
      </w:r>
      <w:r w:rsidRPr="00765B00">
        <w:rPr>
          <w:rFonts w:ascii="Times New Roman" w:hAnsi="Times New Roman"/>
          <w:noProof/>
          <w:sz w:val="28"/>
          <w:szCs w:val="28"/>
        </w:rPr>
        <w:pict>
          <v:shape id="Рисунок 219" o:spid="_x0000_i1026" type="#_x0000_t75" alt="114_0359" style="width:361.2pt;height:270pt;visibility:visible">
            <v:imagedata r:id="rId7" o:title=""/>
          </v:shape>
        </w:pict>
      </w:r>
    </w:p>
    <w:p w:rsidR="007954BF" w:rsidRDefault="007954BF" w:rsidP="00394130">
      <w:pPr>
        <w:spacing w:after="0" w:line="360" w:lineRule="auto"/>
        <w:jc w:val="both"/>
        <w:rPr>
          <w:rFonts w:ascii="Times New Roman" w:hAnsi="Times New Roman"/>
          <w:sz w:val="28"/>
          <w:szCs w:val="28"/>
        </w:rPr>
      </w:pPr>
    </w:p>
    <w:p w:rsidR="007954BF" w:rsidRPr="00CA27F5" w:rsidRDefault="007954BF" w:rsidP="00394130">
      <w:pPr>
        <w:spacing w:after="0" w:line="360" w:lineRule="auto"/>
        <w:jc w:val="center"/>
        <w:rPr>
          <w:rFonts w:ascii="Times New Roman" w:hAnsi="Times New Roman"/>
          <w:sz w:val="28"/>
          <w:szCs w:val="28"/>
        </w:rPr>
      </w:pPr>
      <w:r w:rsidRPr="00CA27F5">
        <w:rPr>
          <w:rFonts w:ascii="Times New Roman" w:hAnsi="Times New Roman"/>
          <w:sz w:val="28"/>
          <w:szCs w:val="28"/>
        </w:rPr>
        <w:t>б)</w:t>
      </w:r>
      <w:r>
        <w:rPr>
          <w:noProof/>
        </w:rPr>
        <w:pict>
          <v:shape id="_x0000_s1757" type="#_x0000_t47" style="position:absolute;left:0;text-align:left;margin-left:339pt;margin-top:49.85pt;width:30pt;height:27pt;z-index:251669504;mso-position-horizontal-relative:text;mso-position-vertical-relative:text" adj="-115560,88200,-4320,7200,-54468,111640,-49680,115200">
            <v:textbox style="mso-next-textbox:#_x0000_s1757">
              <w:txbxContent>
                <w:p w:rsidR="007954BF" w:rsidRDefault="007954BF" w:rsidP="00394130">
                  <w:pPr>
                    <w:jc w:val="center"/>
                  </w:pPr>
                  <w:r>
                    <w:t>10</w:t>
                  </w:r>
                </w:p>
              </w:txbxContent>
            </v:textbox>
            <o:callout v:ext="edit" minusy="t"/>
          </v:shape>
        </w:pict>
      </w:r>
      <w:r w:rsidRPr="00765B00">
        <w:rPr>
          <w:rFonts w:ascii="Times New Roman" w:hAnsi="Times New Roman"/>
          <w:noProof/>
          <w:sz w:val="28"/>
          <w:szCs w:val="28"/>
        </w:rPr>
        <w:pict>
          <v:shape id="Рисунок 220" o:spid="_x0000_i1027" type="#_x0000_t75" alt="114_0323" style="width:359.4pt;height:269.4pt;visibility:visible">
            <v:imagedata r:id="rId8" o:title=""/>
          </v:shape>
        </w:pict>
      </w:r>
    </w:p>
    <w:p w:rsidR="007954BF" w:rsidRDefault="007954BF" w:rsidP="00394130">
      <w:pPr>
        <w:spacing w:after="0" w:line="360" w:lineRule="auto"/>
        <w:ind w:firstLine="709"/>
        <w:jc w:val="both"/>
        <w:rPr>
          <w:rFonts w:ascii="Times New Roman" w:hAnsi="Times New Roman"/>
          <w:sz w:val="28"/>
          <w:szCs w:val="28"/>
        </w:rPr>
      </w:pPr>
      <w:r w:rsidRPr="00CA27F5">
        <w:rPr>
          <w:rFonts w:ascii="Times New Roman" w:hAnsi="Times New Roman"/>
          <w:sz w:val="28"/>
          <w:szCs w:val="28"/>
        </w:rPr>
        <w:t>1 – рама; 2 – навеска; 3 – опорно–регулировочное колесо; 4 – диск с лопатками; 5 – вал; 6 – корпус подшипников; 7 – пластина; 8 – динамометр; 9 – брус; 10 – натяжное устройство; 11 – палец; 12 – фотоаппарат, включенный в режиме видеосъемки.</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 xml:space="preserve">Рисунок </w:t>
      </w:r>
      <w:r w:rsidRPr="00CA27F5">
        <w:rPr>
          <w:rFonts w:ascii="Times New Roman" w:hAnsi="Times New Roman"/>
          <w:sz w:val="28"/>
          <w:szCs w:val="28"/>
        </w:rPr>
        <w:t>2 – Экспериментальная установка для исслед</w:t>
      </w:r>
      <w:r>
        <w:rPr>
          <w:rFonts w:ascii="Times New Roman" w:hAnsi="Times New Roman"/>
          <w:sz w:val="28"/>
          <w:szCs w:val="28"/>
        </w:rPr>
        <w:t>ования рабочего органа (а), (б)</w:t>
      </w:r>
    </w:p>
    <w:p w:rsidR="007954BF" w:rsidRDefault="007954BF" w:rsidP="00C10EBE">
      <w:pPr>
        <w:spacing w:after="0" w:line="360" w:lineRule="auto"/>
        <w:ind w:firstLine="709"/>
        <w:jc w:val="both"/>
        <w:rPr>
          <w:rFonts w:ascii="Times New Roman" w:hAnsi="Times New Roman"/>
          <w:sz w:val="28"/>
          <w:szCs w:val="28"/>
        </w:rPr>
      </w:pPr>
      <w:r>
        <w:rPr>
          <w:rFonts w:ascii="Times New Roman" w:hAnsi="Times New Roman"/>
          <w:sz w:val="28"/>
          <w:szCs w:val="28"/>
        </w:rPr>
        <w:t>Новизной устройства является возможность зрительно и в автоматическом режиме фиксировать сопротивление рабочего органа при работе, а также при помощи персонального компьютера производить анализ, определять значимость и оптимальные величины параметров.</w:t>
      </w:r>
    </w:p>
    <w:p w:rsidR="007954BF" w:rsidRDefault="007954BF" w:rsidP="0028790C">
      <w:pPr>
        <w:spacing w:after="0" w:line="360" w:lineRule="auto"/>
        <w:ind w:firstLine="709"/>
        <w:jc w:val="both"/>
        <w:rPr>
          <w:rFonts w:ascii="Times New Roman" w:hAnsi="Times New Roman"/>
          <w:sz w:val="28"/>
          <w:szCs w:val="28"/>
        </w:rPr>
      </w:pPr>
      <w:r>
        <w:rPr>
          <w:rFonts w:ascii="Times New Roman" w:hAnsi="Times New Roman"/>
          <w:sz w:val="28"/>
          <w:szCs w:val="28"/>
        </w:rPr>
        <w:t>С целью возможности усовершенствования данной п</w:t>
      </w:r>
      <w:r w:rsidRPr="00BE5465">
        <w:rPr>
          <w:rFonts w:ascii="Times New Roman" w:hAnsi="Times New Roman"/>
          <w:sz w:val="28"/>
          <w:szCs w:val="28"/>
        </w:rPr>
        <w:t>олев</w:t>
      </w:r>
      <w:r>
        <w:rPr>
          <w:rFonts w:ascii="Times New Roman" w:hAnsi="Times New Roman"/>
          <w:sz w:val="28"/>
          <w:szCs w:val="28"/>
        </w:rPr>
        <w:t>ой</w:t>
      </w:r>
      <w:r w:rsidRPr="00BE5465">
        <w:rPr>
          <w:rFonts w:ascii="Times New Roman" w:hAnsi="Times New Roman"/>
          <w:sz w:val="28"/>
          <w:szCs w:val="28"/>
        </w:rPr>
        <w:t xml:space="preserve"> установк</w:t>
      </w:r>
      <w:r>
        <w:rPr>
          <w:rFonts w:ascii="Times New Roman" w:hAnsi="Times New Roman"/>
          <w:sz w:val="28"/>
          <w:szCs w:val="28"/>
        </w:rPr>
        <w:t>и</w:t>
      </w:r>
      <w:r w:rsidRPr="00BE5465">
        <w:rPr>
          <w:rFonts w:ascii="Times New Roman" w:hAnsi="Times New Roman"/>
          <w:sz w:val="28"/>
          <w:szCs w:val="28"/>
        </w:rPr>
        <w:t xml:space="preserve"> для испытаний почвообрабатывающих рабочих органов</w:t>
      </w:r>
      <w:r>
        <w:rPr>
          <w:rFonts w:ascii="Times New Roman" w:hAnsi="Times New Roman"/>
          <w:sz w:val="28"/>
          <w:szCs w:val="28"/>
        </w:rPr>
        <w:t xml:space="preserve"> нами получен патент РФ № 2436270.</w:t>
      </w:r>
    </w:p>
    <w:p w:rsidR="007954BF" w:rsidRDefault="007954BF" w:rsidP="003871A0">
      <w:pPr>
        <w:spacing w:after="0" w:line="360" w:lineRule="auto"/>
        <w:ind w:firstLine="720"/>
        <w:jc w:val="both"/>
        <w:rPr>
          <w:rFonts w:ascii="Times New Roman" w:hAnsi="Times New Roman"/>
          <w:sz w:val="28"/>
          <w:szCs w:val="28"/>
        </w:rPr>
      </w:pPr>
      <w:r>
        <w:rPr>
          <w:rFonts w:ascii="Times New Roman" w:hAnsi="Times New Roman"/>
          <w:sz w:val="28"/>
          <w:szCs w:val="28"/>
        </w:rPr>
        <w:t>Устройство (рисунок 3, 4) состоит из прямоугольной трубной рамы 1 с системами трехточечной навески 2 и регулировки глубины обработки почвы в виде опорных колес 3. На раме 1 шарнирно закреплена пластина 4. На пластине 4 приварены кронштейны 5 для установки рабочих органов в виде стоек 6 с плоскорежущими или другими лапами 7. Рама 1 снабжена упором 8. Между пластиной 4 и упором 8 расположен динамометр 9 с установленным на нем бесконтактным прецизионным потенциометром 10. Потенциометр 10 закреплен на стекле 11 динамометра 9 при помощи гайки 12. Стрелка 13 динамометра 9 соосно связана через муфту 14 с регулятором сопротивления 15 потенциометра 10, проходящего через отверстие в стекле 11. Магниторезисторный выход 16 потенциометра 10 сообщен через аналого-цифровой преобразователь 17 с персональным компьютером 18.</w:t>
      </w:r>
    </w:p>
    <w:p w:rsidR="007954BF" w:rsidRDefault="007954BF" w:rsidP="003871A0">
      <w:pPr>
        <w:spacing w:after="0" w:line="360" w:lineRule="auto"/>
        <w:ind w:firstLine="720"/>
        <w:jc w:val="both"/>
        <w:rPr>
          <w:rFonts w:ascii="Times New Roman" w:hAnsi="Times New Roman"/>
          <w:sz w:val="28"/>
          <w:szCs w:val="28"/>
          <w:lang w:val="en-US"/>
        </w:rPr>
      </w:pPr>
      <w:r>
        <w:rPr>
          <w:rFonts w:ascii="Times New Roman" w:hAnsi="Times New Roman"/>
          <w:sz w:val="28"/>
          <w:szCs w:val="28"/>
        </w:rPr>
        <w:t>Работа осуществляется следующим образом: при движении трактора, с навешенной на него рамой 1 и отрегулированной глубиной обработки почвы рабочие органы (стойки 6, лапы 7), которые закреплены на кронштейнах 5, находясь в почве, испытывают сопротивление рабочей среды движению и отклоняются с пластиной 4 на определенный угол. В зависимости от величины этого сопротивления стрелка 13 динамометра 9, связанного с пластиной 4 и с упором 8, вращаясь, показывает зрительно фиксируемую величину тягового усилия. Одновременно это отклонение передается через муфту 14 на регулятор сопротивления 15 потенциометра 10, а затем, в виде электрического сигнала, снятого с магниторезистивного выхода 16, передается в аналого-цифровой преобразователь 17 и затем в персональный компьютер 18. В персональном компьютере сигнал обрабатывается с помощью специальных программ графическо-математического анализа и сохраняется.</w:t>
      </w: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Default="007954BF" w:rsidP="003871A0">
      <w:pPr>
        <w:spacing w:after="0" w:line="360" w:lineRule="auto"/>
        <w:ind w:firstLine="720"/>
        <w:jc w:val="both"/>
        <w:rPr>
          <w:rFonts w:ascii="Times New Roman" w:hAnsi="Times New Roman"/>
          <w:sz w:val="28"/>
          <w:szCs w:val="28"/>
          <w:lang w:val="en-US"/>
        </w:rPr>
      </w:pPr>
    </w:p>
    <w:p w:rsidR="007954BF" w:rsidRPr="00406CE4" w:rsidRDefault="007954BF" w:rsidP="003871A0">
      <w:pPr>
        <w:spacing w:after="0" w:line="360" w:lineRule="auto"/>
        <w:ind w:firstLine="720"/>
        <w:jc w:val="both"/>
        <w:rPr>
          <w:rFonts w:ascii="Times New Roman" w:hAnsi="Times New Roman"/>
          <w:sz w:val="28"/>
          <w:szCs w:val="28"/>
          <w:lang w:val="en-US"/>
        </w:rPr>
      </w:pPr>
    </w:p>
    <w:p w:rsidR="007954BF" w:rsidRDefault="007954BF" w:rsidP="00394130">
      <w:pPr>
        <w:spacing w:line="360" w:lineRule="auto"/>
        <w:jc w:val="center"/>
        <w:rPr>
          <w:rFonts w:ascii="Times New Roman" w:hAnsi="Times New Roman"/>
          <w:sz w:val="28"/>
          <w:szCs w:val="28"/>
        </w:rPr>
      </w:pPr>
      <w:r w:rsidRPr="00765B00">
        <w:rPr>
          <w:rFonts w:ascii="Times New Roman" w:hAnsi="Times New Roman"/>
          <w:noProof/>
          <w:sz w:val="28"/>
          <w:szCs w:val="28"/>
        </w:rPr>
        <w:pict>
          <v:shape id="Рисунок 1" o:spid="_x0000_i1028" type="#_x0000_t75" style="width:454.8pt;height:381.6pt;visibility:visible">
            <v:imagedata r:id="rId9" o:title=""/>
          </v:shape>
        </w:pict>
      </w:r>
    </w:p>
    <w:p w:rsidR="007954BF" w:rsidRDefault="007954BF" w:rsidP="003871A0">
      <w:pPr>
        <w:spacing w:line="360" w:lineRule="auto"/>
        <w:ind w:firstLine="720"/>
        <w:jc w:val="both"/>
        <w:rPr>
          <w:rFonts w:ascii="Times New Roman" w:hAnsi="Times New Roman"/>
          <w:sz w:val="28"/>
          <w:szCs w:val="28"/>
        </w:rPr>
      </w:pPr>
      <w:r>
        <w:rPr>
          <w:rFonts w:ascii="Times New Roman" w:hAnsi="Times New Roman"/>
          <w:sz w:val="28"/>
          <w:szCs w:val="28"/>
        </w:rPr>
        <w:t xml:space="preserve">Рисунок 3 – </w:t>
      </w:r>
      <w:r w:rsidRPr="00BE5465">
        <w:rPr>
          <w:rFonts w:ascii="Times New Roman" w:hAnsi="Times New Roman"/>
          <w:sz w:val="28"/>
          <w:szCs w:val="28"/>
        </w:rPr>
        <w:t>Полевая установка для испытаний почвообрабатывающих рабочих органов</w:t>
      </w:r>
    </w:p>
    <w:p w:rsidR="007954BF" w:rsidRDefault="007954BF" w:rsidP="00E57699">
      <w:pPr>
        <w:spacing w:line="360" w:lineRule="auto"/>
        <w:ind w:firstLine="720"/>
        <w:jc w:val="center"/>
        <w:rPr>
          <w:rFonts w:ascii="Times New Roman" w:hAnsi="Times New Roman"/>
          <w:sz w:val="28"/>
          <w:szCs w:val="28"/>
        </w:rPr>
      </w:pPr>
      <w:r w:rsidRPr="00765B00">
        <w:rPr>
          <w:rFonts w:ascii="Times New Roman" w:hAnsi="Times New Roman"/>
          <w:noProof/>
          <w:sz w:val="28"/>
          <w:szCs w:val="28"/>
        </w:rPr>
        <w:pict>
          <v:shape id="_x0000_i1029" type="#_x0000_t75" style="width:292.2pt;height:302.4pt;visibility:visible">
            <v:imagedata r:id="rId10" o:title="" croptop="4272f" cropbottom="4531f"/>
          </v:shape>
        </w:pict>
      </w:r>
    </w:p>
    <w:p w:rsidR="007954BF" w:rsidRDefault="007954BF" w:rsidP="00E57699">
      <w:pPr>
        <w:spacing w:line="360" w:lineRule="auto"/>
        <w:ind w:firstLine="720"/>
        <w:jc w:val="both"/>
        <w:rPr>
          <w:rFonts w:ascii="Times New Roman" w:hAnsi="Times New Roman"/>
          <w:sz w:val="28"/>
          <w:szCs w:val="28"/>
        </w:rPr>
      </w:pPr>
      <w:r>
        <w:rPr>
          <w:rFonts w:ascii="Times New Roman" w:hAnsi="Times New Roman"/>
          <w:sz w:val="28"/>
          <w:szCs w:val="28"/>
        </w:rPr>
        <w:t>Рисунок 4 – Разрез А-А</w:t>
      </w:r>
    </w:p>
    <w:p w:rsidR="007954BF" w:rsidRDefault="007954BF" w:rsidP="005C1B9C">
      <w:pPr>
        <w:spacing w:after="0" w:line="360" w:lineRule="auto"/>
        <w:ind w:firstLine="720"/>
        <w:jc w:val="both"/>
        <w:rPr>
          <w:rFonts w:ascii="Times New Roman" w:hAnsi="Times New Roman"/>
          <w:sz w:val="28"/>
          <w:szCs w:val="28"/>
        </w:rPr>
      </w:pPr>
      <w:r>
        <w:rPr>
          <w:rFonts w:ascii="Times New Roman" w:hAnsi="Times New Roman"/>
          <w:sz w:val="28"/>
          <w:szCs w:val="28"/>
        </w:rPr>
        <w:t>Таким образом, можно быстро анализировать величину тягового усилия. Благодаря данному устройству есть возможность зрительно и в автоматическом режиме фиксировать сопротивление рабочего органа при работе, а также при помощи персонального компьютера производить графический анализ, определять значимость и оптимальные величины параметров.</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Выводы:</w:t>
      </w:r>
    </w:p>
    <w:p w:rsidR="007954BF" w:rsidRDefault="007954BF" w:rsidP="00394130">
      <w:pPr>
        <w:spacing w:after="0" w:line="360" w:lineRule="auto"/>
        <w:ind w:firstLine="709"/>
        <w:jc w:val="both"/>
        <w:rPr>
          <w:rFonts w:ascii="Times New Roman" w:hAnsi="Times New Roman"/>
          <w:sz w:val="28"/>
          <w:szCs w:val="28"/>
        </w:rPr>
      </w:pPr>
      <w:r w:rsidRPr="00BB3C51">
        <w:rPr>
          <w:rFonts w:ascii="Times New Roman" w:hAnsi="Times New Roman"/>
          <w:sz w:val="28"/>
          <w:szCs w:val="28"/>
        </w:rPr>
        <w:t>1)</w:t>
      </w:r>
      <w:r>
        <w:rPr>
          <w:rFonts w:ascii="Times New Roman" w:hAnsi="Times New Roman"/>
          <w:sz w:val="28"/>
          <w:szCs w:val="28"/>
        </w:rPr>
        <w:t xml:space="preserve"> проведены поисковые исследования на уровне решения изобретательских задач;</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2) разработана новая защищенная патентом №2436270 полевая установка для испытания почвообрабатывающих рабочих органов;</w:t>
      </w:r>
    </w:p>
    <w:p w:rsidR="007954BF" w:rsidRDefault="007954BF" w:rsidP="00394130">
      <w:pPr>
        <w:spacing w:after="0" w:line="360" w:lineRule="auto"/>
        <w:ind w:firstLine="709"/>
        <w:jc w:val="both"/>
        <w:rPr>
          <w:rFonts w:ascii="Times New Roman" w:hAnsi="Times New Roman"/>
          <w:sz w:val="28"/>
          <w:szCs w:val="28"/>
        </w:rPr>
      </w:pPr>
      <w:r>
        <w:rPr>
          <w:rFonts w:ascii="Times New Roman" w:hAnsi="Times New Roman"/>
          <w:sz w:val="28"/>
          <w:szCs w:val="28"/>
        </w:rPr>
        <w:t>3) изготовлена экспериментальная полевая установка.</w:t>
      </w:r>
    </w:p>
    <w:p w:rsidR="007954BF" w:rsidRDefault="007954BF" w:rsidP="005C1B9C">
      <w:pPr>
        <w:spacing w:after="0" w:line="360" w:lineRule="auto"/>
        <w:ind w:firstLine="720"/>
        <w:jc w:val="both"/>
        <w:rPr>
          <w:rFonts w:ascii="Times New Roman" w:hAnsi="Times New Roman"/>
          <w:sz w:val="28"/>
          <w:szCs w:val="28"/>
          <w:lang w:val="en-US"/>
        </w:rPr>
      </w:pPr>
    </w:p>
    <w:p w:rsidR="007954BF" w:rsidRPr="00406CE4" w:rsidRDefault="007954BF" w:rsidP="005C1B9C">
      <w:pPr>
        <w:spacing w:after="0" w:line="360" w:lineRule="auto"/>
        <w:ind w:firstLine="720"/>
        <w:jc w:val="both"/>
        <w:rPr>
          <w:rFonts w:ascii="Times New Roman" w:hAnsi="Times New Roman"/>
          <w:sz w:val="28"/>
          <w:szCs w:val="28"/>
          <w:lang w:val="en-US"/>
        </w:rPr>
      </w:pPr>
    </w:p>
    <w:p w:rsidR="007954BF" w:rsidRPr="00EE19A7" w:rsidRDefault="007954BF" w:rsidP="00EE19A7">
      <w:pPr>
        <w:spacing w:after="0" w:line="240" w:lineRule="auto"/>
        <w:ind w:firstLine="709"/>
        <w:jc w:val="both"/>
        <w:rPr>
          <w:rFonts w:ascii="Times New Roman" w:hAnsi="Times New Roman"/>
          <w:b/>
          <w:sz w:val="24"/>
          <w:szCs w:val="24"/>
        </w:rPr>
      </w:pPr>
      <w:r w:rsidRPr="00EE19A7">
        <w:rPr>
          <w:rFonts w:ascii="Times New Roman" w:hAnsi="Times New Roman"/>
          <w:b/>
          <w:sz w:val="24"/>
          <w:szCs w:val="24"/>
        </w:rPr>
        <w:t>Литература:</w:t>
      </w:r>
    </w:p>
    <w:p w:rsidR="007954BF" w:rsidRPr="00EE19A7" w:rsidRDefault="007954BF" w:rsidP="00EE19A7">
      <w:pPr>
        <w:spacing w:after="0" w:line="240" w:lineRule="auto"/>
        <w:ind w:firstLine="709"/>
        <w:jc w:val="both"/>
        <w:rPr>
          <w:rFonts w:ascii="Times New Roman" w:hAnsi="Times New Roman"/>
          <w:sz w:val="24"/>
          <w:szCs w:val="24"/>
        </w:rPr>
      </w:pPr>
      <w:r w:rsidRPr="00EE19A7">
        <w:rPr>
          <w:rFonts w:ascii="Times New Roman" w:hAnsi="Times New Roman"/>
          <w:sz w:val="24"/>
          <w:szCs w:val="24"/>
        </w:rPr>
        <w:t>1. Радченко Ю.Г. Способ определения тягового сопротивления сельскохозяйственных машин и орудий в условиях эксплуатации. Диссертация на соискание ученой степени к.т.н. г. Новосибирск, 1984, 216 с.</w:t>
      </w:r>
    </w:p>
    <w:p w:rsidR="007954BF" w:rsidRPr="00EE19A7" w:rsidRDefault="007954BF" w:rsidP="00EE19A7">
      <w:pPr>
        <w:spacing w:after="0" w:line="240" w:lineRule="auto"/>
        <w:ind w:firstLine="709"/>
        <w:jc w:val="both"/>
        <w:rPr>
          <w:rFonts w:ascii="Times New Roman" w:hAnsi="Times New Roman"/>
          <w:sz w:val="24"/>
          <w:szCs w:val="24"/>
        </w:rPr>
      </w:pPr>
      <w:r w:rsidRPr="00EE19A7">
        <w:rPr>
          <w:rFonts w:ascii="Times New Roman" w:hAnsi="Times New Roman"/>
          <w:sz w:val="24"/>
          <w:szCs w:val="24"/>
        </w:rPr>
        <w:t>2. Тарасенко Б.Ф. Механическая очистка стойл активным рабочим органом: дис. …канд. техн. наук / Б.Ф. Тарасенко; НПО «Прогресс» СКНИ – ИЖ. – Краснодар, 1993. – 127 с.</w:t>
      </w:r>
    </w:p>
    <w:p w:rsidR="007954BF" w:rsidRPr="00EE19A7" w:rsidRDefault="007954BF" w:rsidP="00EE19A7">
      <w:pPr>
        <w:spacing w:after="0" w:line="240" w:lineRule="auto"/>
        <w:ind w:firstLine="709"/>
        <w:jc w:val="both"/>
        <w:rPr>
          <w:rFonts w:ascii="Times New Roman" w:hAnsi="Times New Roman"/>
          <w:sz w:val="24"/>
          <w:szCs w:val="24"/>
        </w:rPr>
      </w:pPr>
      <w:r w:rsidRPr="00EE19A7">
        <w:rPr>
          <w:rFonts w:ascii="Times New Roman" w:hAnsi="Times New Roman"/>
          <w:sz w:val="24"/>
          <w:szCs w:val="24"/>
        </w:rPr>
        <w:t xml:space="preserve">3. Патент РФ № 2265819, </w:t>
      </w:r>
      <w:r w:rsidRPr="00EE19A7">
        <w:rPr>
          <w:rFonts w:ascii="Times New Roman" w:hAnsi="Times New Roman"/>
          <w:sz w:val="24"/>
          <w:szCs w:val="24"/>
          <w:lang w:val="en-US"/>
        </w:rPr>
        <w:t>G</w:t>
      </w:r>
      <w:r w:rsidRPr="00EE19A7">
        <w:rPr>
          <w:rFonts w:ascii="Times New Roman" w:hAnsi="Times New Roman"/>
          <w:sz w:val="24"/>
          <w:szCs w:val="24"/>
        </w:rPr>
        <w:t>01</w:t>
      </w:r>
      <w:r w:rsidRPr="00EE19A7">
        <w:rPr>
          <w:rFonts w:ascii="Times New Roman" w:hAnsi="Times New Roman"/>
          <w:sz w:val="24"/>
          <w:szCs w:val="24"/>
          <w:lang w:val="en-US"/>
        </w:rPr>
        <w:t>M</w:t>
      </w:r>
      <w:r w:rsidRPr="00EE19A7">
        <w:rPr>
          <w:rFonts w:ascii="Times New Roman" w:hAnsi="Times New Roman"/>
          <w:sz w:val="24"/>
          <w:szCs w:val="24"/>
        </w:rPr>
        <w:t xml:space="preserve"> 13/00. Устройство для статических испытаний силового регулятора навески трактора. В.П. Гребнев, В.И. Панин, А.В. Воробихин. ФГОУ ВПО ВГАУ им. Глинки, 10.12.2005.</w:t>
      </w:r>
    </w:p>
    <w:p w:rsidR="007954BF" w:rsidRDefault="007954BF" w:rsidP="00EE19A7">
      <w:pPr>
        <w:spacing w:after="0" w:line="240" w:lineRule="auto"/>
        <w:ind w:firstLine="709"/>
        <w:jc w:val="both"/>
        <w:rPr>
          <w:rFonts w:ascii="Times New Roman" w:hAnsi="Times New Roman"/>
          <w:sz w:val="24"/>
          <w:szCs w:val="24"/>
        </w:rPr>
      </w:pPr>
      <w:r w:rsidRPr="00EE19A7">
        <w:rPr>
          <w:rFonts w:ascii="Times New Roman" w:hAnsi="Times New Roman"/>
          <w:sz w:val="24"/>
          <w:szCs w:val="24"/>
        </w:rPr>
        <w:t>4. Патент РФ №2436270, А01В 63/112, 5/13 Плевая установка для испытаний.</w:t>
      </w:r>
    </w:p>
    <w:p w:rsidR="007954BF" w:rsidRDefault="007954BF" w:rsidP="00EE19A7">
      <w:pPr>
        <w:spacing w:after="0" w:line="240" w:lineRule="auto"/>
        <w:ind w:firstLine="709"/>
        <w:jc w:val="both"/>
        <w:rPr>
          <w:rFonts w:ascii="Times New Roman" w:hAnsi="Times New Roman"/>
          <w:sz w:val="24"/>
          <w:szCs w:val="24"/>
        </w:rPr>
      </w:pPr>
    </w:p>
    <w:p w:rsidR="007954BF" w:rsidRPr="00406CE4" w:rsidRDefault="007954BF" w:rsidP="00EE19A7">
      <w:pPr>
        <w:spacing w:after="0" w:line="240" w:lineRule="auto"/>
        <w:ind w:firstLine="709"/>
        <w:jc w:val="both"/>
        <w:rPr>
          <w:rFonts w:ascii="Times New Roman" w:hAnsi="Times New Roman"/>
          <w:b/>
          <w:sz w:val="24"/>
          <w:szCs w:val="24"/>
          <w:lang w:val="en-US"/>
        </w:rPr>
      </w:pPr>
      <w:r>
        <w:rPr>
          <w:rFonts w:ascii="Times New Roman" w:hAnsi="Times New Roman"/>
          <w:b/>
          <w:sz w:val="24"/>
          <w:szCs w:val="24"/>
          <w:lang w:val="en-US"/>
        </w:rPr>
        <w:t>References</w:t>
      </w:r>
    </w:p>
    <w:p w:rsidR="007954BF" w:rsidRPr="00314DB0" w:rsidRDefault="007954BF" w:rsidP="00EE19A7">
      <w:pPr>
        <w:spacing w:after="0" w:line="240" w:lineRule="auto"/>
        <w:ind w:firstLine="709"/>
        <w:jc w:val="both"/>
        <w:rPr>
          <w:rFonts w:ascii="Times New Roman" w:hAnsi="Times New Roman"/>
          <w:sz w:val="24"/>
          <w:szCs w:val="24"/>
          <w:lang w:val="en-US"/>
        </w:rPr>
      </w:pPr>
      <w:r w:rsidRPr="00EE19A7">
        <w:rPr>
          <w:rFonts w:ascii="Times New Roman" w:hAnsi="Times New Roman"/>
          <w:sz w:val="24"/>
          <w:szCs w:val="24"/>
        </w:rPr>
        <w:t xml:space="preserve">1. Radchenko Ju.G. Sposob opredelenija tjagovogo soprotivlenija sel'skohozjajstvennyh mashin i orudij v uslovijah jekspluatacii. </w:t>
      </w:r>
      <w:r w:rsidRPr="00314DB0">
        <w:rPr>
          <w:rFonts w:ascii="Times New Roman" w:hAnsi="Times New Roman"/>
          <w:sz w:val="24"/>
          <w:szCs w:val="24"/>
          <w:lang w:val="en-US"/>
        </w:rPr>
        <w:t>Dissertacija na soiskanie uchenoj stepeni k.t.n. g. Novosibirsk, 1984, 216 s.</w:t>
      </w:r>
    </w:p>
    <w:p w:rsidR="007954BF" w:rsidRPr="00314DB0" w:rsidRDefault="007954BF" w:rsidP="00EE19A7">
      <w:pPr>
        <w:spacing w:after="0" w:line="240" w:lineRule="auto"/>
        <w:ind w:firstLine="709"/>
        <w:jc w:val="both"/>
        <w:rPr>
          <w:rFonts w:ascii="Times New Roman" w:hAnsi="Times New Roman"/>
          <w:sz w:val="24"/>
          <w:szCs w:val="24"/>
          <w:lang w:val="en-US"/>
        </w:rPr>
      </w:pPr>
      <w:r w:rsidRPr="00314DB0">
        <w:rPr>
          <w:rFonts w:ascii="Times New Roman" w:hAnsi="Times New Roman"/>
          <w:sz w:val="24"/>
          <w:szCs w:val="24"/>
          <w:lang w:val="en-US"/>
        </w:rPr>
        <w:t>2. Tarasenko B.F. Mehanicheskaja ochistka stojl aktivnym rabochim organom: dis. …kand. tehn. nauk / B.F. Tarasenko; NPO «Progress» SKNI – IZh. – Krasnodar, 1993. – 127 s.</w:t>
      </w:r>
    </w:p>
    <w:p w:rsidR="007954BF" w:rsidRPr="00EE19A7" w:rsidRDefault="007954BF" w:rsidP="00EE19A7">
      <w:pPr>
        <w:spacing w:after="0" w:line="240" w:lineRule="auto"/>
        <w:ind w:firstLine="709"/>
        <w:jc w:val="both"/>
        <w:rPr>
          <w:rFonts w:ascii="Times New Roman" w:hAnsi="Times New Roman"/>
          <w:sz w:val="24"/>
          <w:szCs w:val="24"/>
        </w:rPr>
      </w:pPr>
      <w:r w:rsidRPr="00314DB0">
        <w:rPr>
          <w:rFonts w:ascii="Times New Roman" w:hAnsi="Times New Roman"/>
          <w:sz w:val="24"/>
          <w:szCs w:val="24"/>
          <w:lang w:val="en-US"/>
        </w:rPr>
        <w:t xml:space="preserve">3. Patent RF № 2265819, G01M 13/00. Ustrojstvo dlja staticheskih ispytanij silovogo reguljatora naveski traktora. V.P. Grebnev, V.I. Panin, A.V. Vorobihin. FGOU VPO VGAU im. </w:t>
      </w:r>
      <w:r w:rsidRPr="00EE19A7">
        <w:rPr>
          <w:rFonts w:ascii="Times New Roman" w:hAnsi="Times New Roman"/>
          <w:sz w:val="24"/>
          <w:szCs w:val="24"/>
        </w:rPr>
        <w:t>Glinki, 10.12.2005.</w:t>
      </w:r>
    </w:p>
    <w:p w:rsidR="007954BF" w:rsidRPr="00EE19A7" w:rsidRDefault="007954BF" w:rsidP="00EE19A7">
      <w:pPr>
        <w:spacing w:after="0" w:line="240" w:lineRule="auto"/>
        <w:ind w:firstLine="709"/>
        <w:jc w:val="both"/>
        <w:rPr>
          <w:rFonts w:ascii="Times New Roman" w:hAnsi="Times New Roman"/>
          <w:sz w:val="24"/>
          <w:szCs w:val="24"/>
        </w:rPr>
      </w:pPr>
      <w:r w:rsidRPr="00EE19A7">
        <w:rPr>
          <w:rFonts w:ascii="Times New Roman" w:hAnsi="Times New Roman"/>
          <w:sz w:val="24"/>
          <w:szCs w:val="24"/>
        </w:rPr>
        <w:t>4. Patent RF №2436270, A01V 63/112, 5/13 Plevaja ustanovka dlja ispytanij.</w:t>
      </w:r>
    </w:p>
    <w:sectPr w:rsidR="007954BF" w:rsidRPr="00EE19A7" w:rsidSect="00EE19A7">
      <w:headerReference w:type="even" r:id="rId11"/>
      <w:headerReference w:type="default" r:id="rId12"/>
      <w:footerReference w:type="default" r:id="rId1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54BF" w:rsidRDefault="007954BF">
      <w:r>
        <w:separator/>
      </w:r>
    </w:p>
  </w:endnote>
  <w:endnote w:type="continuationSeparator" w:id="1">
    <w:p w:rsidR="007954BF" w:rsidRDefault="007954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54BF" w:rsidRDefault="007954BF">
    <w:pPr>
      <w:pStyle w:val="Footer"/>
    </w:pPr>
    <w:r w:rsidRPr="001C2962">
      <w:rPr>
        <w:rFonts w:ascii="Times New Roman" w:hAnsi="Times New Roman"/>
        <w:sz w:val="24"/>
        <w:szCs w:val="24"/>
      </w:rPr>
      <w:t>http://ej.kubagro.ru/2013/07/pdf/</w:t>
    </w:r>
    <w:r>
      <w:rPr>
        <w:rFonts w:ascii="Times New Roman" w:hAnsi="Times New Roman"/>
        <w:sz w:val="24"/>
        <w:szCs w:val="24"/>
        <w:lang w:val="en-US"/>
      </w:rPr>
      <w:t>59</w:t>
    </w:r>
    <w:r w:rsidRPr="001C2962">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54BF" w:rsidRDefault="007954BF">
      <w:r>
        <w:separator/>
      </w:r>
    </w:p>
  </w:footnote>
  <w:footnote w:type="continuationSeparator" w:id="1">
    <w:p w:rsidR="007954BF" w:rsidRDefault="007954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54BF" w:rsidRDefault="007954BF" w:rsidP="00052D5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954BF" w:rsidRDefault="007954BF" w:rsidP="00EE19A7">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54BF" w:rsidRPr="00F36F86" w:rsidRDefault="007954BF" w:rsidP="00052D5A">
    <w:pPr>
      <w:pStyle w:val="Header"/>
      <w:framePr w:wrap="around" w:vAnchor="text" w:hAnchor="margin" w:xAlign="right" w:y="1"/>
      <w:rPr>
        <w:rStyle w:val="PageNumber"/>
        <w:rFonts w:ascii="Times New Roman" w:hAnsi="Times New Roman"/>
        <w:sz w:val="28"/>
        <w:szCs w:val="28"/>
      </w:rPr>
    </w:pPr>
    <w:r w:rsidRPr="00F36F86">
      <w:rPr>
        <w:rStyle w:val="PageNumber"/>
        <w:rFonts w:ascii="Times New Roman" w:hAnsi="Times New Roman"/>
        <w:sz w:val="28"/>
        <w:szCs w:val="28"/>
      </w:rPr>
      <w:fldChar w:fldCharType="begin"/>
    </w:r>
    <w:r w:rsidRPr="00F36F86">
      <w:rPr>
        <w:rStyle w:val="PageNumber"/>
        <w:rFonts w:ascii="Times New Roman" w:hAnsi="Times New Roman"/>
        <w:sz w:val="28"/>
        <w:szCs w:val="28"/>
      </w:rPr>
      <w:instrText xml:space="preserve">PAGE  </w:instrText>
    </w:r>
    <w:r w:rsidRPr="00F36F86">
      <w:rPr>
        <w:rStyle w:val="PageNumber"/>
        <w:rFonts w:ascii="Times New Roman" w:hAnsi="Times New Roman"/>
        <w:sz w:val="28"/>
        <w:szCs w:val="28"/>
      </w:rPr>
      <w:fldChar w:fldCharType="separate"/>
    </w:r>
    <w:r>
      <w:rPr>
        <w:rStyle w:val="PageNumber"/>
        <w:rFonts w:ascii="Times New Roman" w:hAnsi="Times New Roman"/>
        <w:noProof/>
        <w:sz w:val="28"/>
        <w:szCs w:val="28"/>
      </w:rPr>
      <w:t>9</w:t>
    </w:r>
    <w:r w:rsidRPr="00F36F86">
      <w:rPr>
        <w:rStyle w:val="PageNumber"/>
        <w:rFonts w:ascii="Times New Roman" w:hAnsi="Times New Roman"/>
        <w:sz w:val="28"/>
        <w:szCs w:val="28"/>
      </w:rPr>
      <w:fldChar w:fldCharType="end"/>
    </w:r>
  </w:p>
  <w:p w:rsidR="007954BF" w:rsidRDefault="007954BF" w:rsidP="00EE19A7">
    <w:pPr>
      <w:pStyle w:val="Header"/>
      <w:ind w:right="360"/>
    </w:pPr>
    <w:r w:rsidRPr="000610A4">
      <w:rPr>
        <w:rFonts w:ascii="Times New Roman" w:hAnsi="Times New Roman"/>
        <w:sz w:val="24"/>
        <w:szCs w:val="24"/>
      </w:rPr>
      <w:t>Научный журнал КубГАУ, №91(07), 2013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3D7110"/>
    <w:multiLevelType w:val="hybridMultilevel"/>
    <w:tmpl w:val="1AFCB0A8"/>
    <w:lvl w:ilvl="0" w:tplc="AD8AF41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47530608"/>
    <w:multiLevelType w:val="hybridMultilevel"/>
    <w:tmpl w:val="1A2EDD6C"/>
    <w:lvl w:ilvl="0" w:tplc="2138E7D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
    <w:nsid w:val="48A05DAD"/>
    <w:multiLevelType w:val="hybridMultilevel"/>
    <w:tmpl w:val="5F50F340"/>
    <w:lvl w:ilvl="0" w:tplc="64D2262A">
      <w:start w:val="1"/>
      <w:numFmt w:val="decimal"/>
      <w:lvlText w:val="%1."/>
      <w:lvlJc w:val="left"/>
      <w:pPr>
        <w:ind w:left="1740" w:hanging="102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A27F5"/>
    <w:rsid w:val="00052D5A"/>
    <w:rsid w:val="000610A4"/>
    <w:rsid w:val="0007420A"/>
    <w:rsid w:val="000F67AF"/>
    <w:rsid w:val="00100B57"/>
    <w:rsid w:val="001755BD"/>
    <w:rsid w:val="001B31A9"/>
    <w:rsid w:val="001C2962"/>
    <w:rsid w:val="001E3F71"/>
    <w:rsid w:val="00275693"/>
    <w:rsid w:val="0028790C"/>
    <w:rsid w:val="002931D3"/>
    <w:rsid w:val="002B1D17"/>
    <w:rsid w:val="002F54AA"/>
    <w:rsid w:val="00302BA5"/>
    <w:rsid w:val="00314DB0"/>
    <w:rsid w:val="00337C0E"/>
    <w:rsid w:val="003554F1"/>
    <w:rsid w:val="003871A0"/>
    <w:rsid w:val="00394130"/>
    <w:rsid w:val="003F5092"/>
    <w:rsid w:val="00406CE4"/>
    <w:rsid w:val="00426234"/>
    <w:rsid w:val="00517B8E"/>
    <w:rsid w:val="005C1B9C"/>
    <w:rsid w:val="005F0BB2"/>
    <w:rsid w:val="00604B39"/>
    <w:rsid w:val="007230F3"/>
    <w:rsid w:val="00765B00"/>
    <w:rsid w:val="007954BF"/>
    <w:rsid w:val="008A34C1"/>
    <w:rsid w:val="00B7243F"/>
    <w:rsid w:val="00B93ABE"/>
    <w:rsid w:val="00BB3C51"/>
    <w:rsid w:val="00BE5465"/>
    <w:rsid w:val="00BE63BC"/>
    <w:rsid w:val="00C01744"/>
    <w:rsid w:val="00C10EBE"/>
    <w:rsid w:val="00C40761"/>
    <w:rsid w:val="00C93D69"/>
    <w:rsid w:val="00CA27F5"/>
    <w:rsid w:val="00CD0069"/>
    <w:rsid w:val="00CD0BD3"/>
    <w:rsid w:val="00D0436D"/>
    <w:rsid w:val="00E57699"/>
    <w:rsid w:val="00E66F7F"/>
    <w:rsid w:val="00EE19A7"/>
    <w:rsid w:val="00F21159"/>
    <w:rsid w:val="00F36F86"/>
    <w:rsid w:val="00F8694E"/>
    <w:rsid w:val="00F917FD"/>
    <w:rsid w:val="00FC515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7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4B39"/>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CA27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A27F5"/>
    <w:rPr>
      <w:rFonts w:ascii="Tahoma" w:hAnsi="Tahoma" w:cs="Tahoma"/>
      <w:sz w:val="16"/>
      <w:szCs w:val="16"/>
    </w:rPr>
  </w:style>
  <w:style w:type="paragraph" w:styleId="ListParagraph">
    <w:name w:val="List Paragraph"/>
    <w:basedOn w:val="Normal"/>
    <w:uiPriority w:val="99"/>
    <w:qFormat/>
    <w:rsid w:val="005C1B9C"/>
    <w:pPr>
      <w:ind w:left="720"/>
      <w:contextualSpacing/>
    </w:pPr>
  </w:style>
  <w:style w:type="table" w:styleId="TableGrid">
    <w:name w:val="Table Grid"/>
    <w:basedOn w:val="TableNormal"/>
    <w:uiPriority w:val="99"/>
    <w:rsid w:val="001755BD"/>
    <w:pPr>
      <w:widowControl w:val="0"/>
      <w:autoSpaceDE w:val="0"/>
      <w:autoSpaceDN w:val="0"/>
      <w:adjustRightInd w:val="0"/>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EE19A7"/>
    <w:pPr>
      <w:tabs>
        <w:tab w:val="center" w:pos="4677"/>
        <w:tab w:val="right" w:pos="9355"/>
      </w:tabs>
    </w:pPr>
  </w:style>
  <w:style w:type="character" w:customStyle="1" w:styleId="HeaderChar">
    <w:name w:val="Header Char"/>
    <w:basedOn w:val="DefaultParagraphFont"/>
    <w:link w:val="Header"/>
    <w:uiPriority w:val="99"/>
    <w:semiHidden/>
    <w:locked/>
    <w:rPr>
      <w:rFonts w:cs="Times New Roman"/>
    </w:rPr>
  </w:style>
  <w:style w:type="character" w:styleId="PageNumber">
    <w:name w:val="page number"/>
    <w:basedOn w:val="DefaultParagraphFont"/>
    <w:uiPriority w:val="99"/>
    <w:rsid w:val="00EE19A7"/>
    <w:rPr>
      <w:rFonts w:cs="Times New Roman"/>
    </w:rPr>
  </w:style>
  <w:style w:type="paragraph" w:styleId="Footer">
    <w:name w:val="footer"/>
    <w:basedOn w:val="Normal"/>
    <w:link w:val="FooterChar"/>
    <w:uiPriority w:val="99"/>
    <w:rsid w:val="00F36F86"/>
    <w:pPr>
      <w:tabs>
        <w:tab w:val="center" w:pos="4677"/>
        <w:tab w:val="right" w:pos="9355"/>
      </w:tabs>
    </w:pPr>
  </w:style>
  <w:style w:type="character" w:customStyle="1" w:styleId="FooterChar">
    <w:name w:val="Footer Char"/>
    <w:basedOn w:val="DefaultParagraphFont"/>
    <w:link w:val="Footer"/>
    <w:uiPriority w:val="99"/>
    <w:semiHidden/>
    <w:rsid w:val="00457C41"/>
  </w:style>
</w:styles>
</file>

<file path=word/webSettings.xml><?xml version="1.0" encoding="utf-8"?>
<w:webSettings xmlns:r="http://schemas.openxmlformats.org/officeDocument/2006/relationships" xmlns:w="http://schemas.openxmlformats.org/wordprocessingml/2006/main">
  <w:divs>
    <w:div w:id="499472461">
      <w:marLeft w:val="0"/>
      <w:marRight w:val="0"/>
      <w:marTop w:val="0"/>
      <w:marBottom w:val="0"/>
      <w:divBdr>
        <w:top w:val="none" w:sz="0" w:space="0" w:color="auto"/>
        <w:left w:val="none" w:sz="0" w:space="0" w:color="auto"/>
        <w:bottom w:val="none" w:sz="0" w:space="0" w:color="auto"/>
        <w:right w:val="none" w:sz="0" w:space="0" w:color="auto"/>
      </w:divBdr>
    </w:div>
    <w:div w:id="49947246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151</TotalTime>
  <Pages>9</Pages>
  <Words>1400</Words>
  <Characters>7981</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dc:creator>
  <cp:keywords/>
  <dc:description/>
  <cp:lastModifiedBy>admin</cp:lastModifiedBy>
  <cp:revision>22</cp:revision>
  <dcterms:created xsi:type="dcterms:W3CDTF">2013-03-20T13:33:00Z</dcterms:created>
  <dcterms:modified xsi:type="dcterms:W3CDTF">2013-09-23T15:23:00Z</dcterms:modified>
</cp:coreProperties>
</file>